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f25f" w14:paraId="619f25f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3B1B12">
        <w:t>425/15-35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stečajnom sucu Nadi Kraljić  u stečajnom predmetu stečajnog dužnika </w:t>
      </w:r>
      <w:r w:rsidR="000B5744" w:rsidRPr="00F01F0C">
        <w:t>FLAMINGO TOU</w:t>
      </w:r>
      <w:r w:rsidR="000B5744">
        <w:t>RS – PUTNIČKA AGENCIJA d.o.o. – u stečaju,  Z</w:t>
      </w:r>
      <w:r w:rsidR="000B5744" w:rsidRPr="00F01F0C">
        <w:t xml:space="preserve">agreb, Nova Ves 11 MBS: 080433788 OIB: 68014918644 </w:t>
      </w:r>
      <w:r w:rsidRPr="00AC4413">
        <w:t>n</w:t>
      </w:r>
      <w:r w:rsidR="006474F2">
        <w:t>akon održanog</w:t>
      </w:r>
      <w:r w:rsidR="003B1B12">
        <w:t xml:space="preserve"> posebnog</w:t>
      </w:r>
      <w:r w:rsidR="006474F2">
        <w:t xml:space="preserve"> ispitnog ročišta </w:t>
      </w:r>
      <w:r w:rsidR="00516736">
        <w:t xml:space="preserve">dana  </w:t>
      </w:r>
      <w:r w:rsidR="003B1B12">
        <w:t>14. travnja 2016.</w:t>
      </w:r>
      <w:r w:rsidRPr="00AC4413">
        <w:t xml:space="preserve">  godine</w:t>
      </w:r>
    </w:p>
    <w:p w:rsidRDefault="000B5744" w:rsidP="00D3740D" w:rsidR="000B5744" w:rsidRPr="00C56FCD"/>
    <w:p w:rsidRDefault="00D3740D" w:rsidP="00D3740D" w:rsidR="00D3740D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3B1B12" w:rsidP="003B1B12" w:rsidR="003B1B12" w:rsidRPr="00925FE6">
      <w:pPr>
        <w:jc w:val="both"/>
      </w:pPr>
    </w:p>
    <w:p w:rsidRDefault="003B1B12" w:rsidP="003B1B12" w:rsidR="003B1B12" w:rsidRPr="00925FE6">
      <w:pPr>
        <w:ind w:firstLine="708"/>
        <w:jc w:val="both"/>
      </w:pPr>
      <w:r w:rsidRPr="00925FE6">
        <w:t>I</w:t>
      </w:r>
      <w:r w:rsidRPr="00925FE6">
        <w:tab/>
        <w:t xml:space="preserve">UTVRĐENE TRAŽBINE VJEROVNIKA </w:t>
      </w:r>
      <w:r>
        <w:t xml:space="preserve">DRUGOG </w:t>
      </w:r>
      <w:r w:rsidRPr="00925FE6">
        <w:t xml:space="preserve"> VIŠEG ISPLATNOG REDA </w:t>
      </w:r>
    </w:p>
    <w:p w:rsidRDefault="003B1B12" w:rsidP="003B1B12" w:rsidR="003B1B12" w:rsidRPr="00925FE6">
      <w:pPr>
        <w:jc w:val="both"/>
      </w:pPr>
      <w:r w:rsidRPr="00925FE6">
        <w:t>Red</w:t>
      </w:r>
      <w:r>
        <w:t>. Broj</w:t>
      </w:r>
      <w:r>
        <w:tab/>
        <w:t xml:space="preserve">NAZIV I ADRESA </w:t>
      </w:r>
      <w:r>
        <w:tab/>
        <w:t xml:space="preserve">      </w:t>
      </w:r>
      <w:r>
        <w:tab/>
      </w:r>
      <w:r>
        <w:tab/>
      </w:r>
      <w:r w:rsidRPr="00925FE6">
        <w:t xml:space="preserve"> </w:t>
      </w:r>
      <w:r>
        <w:t xml:space="preserve">PRIJAVLJENO    </w:t>
      </w:r>
      <w:r>
        <w:tab/>
      </w:r>
      <w:r>
        <w:tab/>
      </w:r>
      <w:r w:rsidRPr="00925FE6">
        <w:t>PRIZNATO</w:t>
      </w:r>
    </w:p>
    <w:p w:rsidRDefault="003B1B12" w:rsidP="003B1B12" w:rsidR="003B1B12">
      <w:pPr>
        <w:jc w:val="both"/>
      </w:pPr>
      <w:r w:rsidRPr="00925FE6">
        <w:t>Br. Prijave</w:t>
      </w:r>
      <w:r w:rsidRPr="00925FE6">
        <w:tab/>
        <w:t xml:space="preserve">  VJEROVNIKA</w:t>
      </w:r>
    </w:p>
    <w:p w:rsidRDefault="003B1B12" w:rsidP="003B1B12" w:rsidR="003B1B12">
      <w:pPr>
        <w:jc w:val="both"/>
      </w:pPr>
    </w:p>
    <w:p w:rsidRDefault="003B1B12" w:rsidP="003B1B12" w:rsidR="003B1B12">
      <w:pPr>
        <w:jc w:val="both"/>
      </w:pPr>
      <w:r>
        <w:t xml:space="preserve">01. </w:t>
      </w:r>
      <w:r>
        <w:tab/>
        <w:t>23</w:t>
      </w:r>
      <w:r>
        <w:tab/>
        <w:t>AEROFLOT – Predstavništvo</w:t>
      </w:r>
    </w:p>
    <w:p w:rsidRDefault="003B1B12" w:rsidP="003B1B12" w:rsidR="003B1B12">
      <w:pPr>
        <w:jc w:val="both"/>
      </w:pPr>
      <w:r>
        <w:tab/>
      </w:r>
      <w:r>
        <w:tab/>
        <w:t>u RH, Zagreb, Fankopanska 2A</w:t>
      </w:r>
      <w:r w:rsidRPr="00925FE6">
        <w:t xml:space="preserve"> </w:t>
      </w:r>
      <w:r>
        <w:tab/>
      </w:r>
      <w:r>
        <w:tab/>
        <w:t>7.615,50</w:t>
      </w:r>
      <w:r>
        <w:tab/>
      </w:r>
      <w:r>
        <w:tab/>
      </w:r>
      <w:r w:rsidR="00ED5826">
        <w:t xml:space="preserve">     </w:t>
      </w:r>
      <w:r>
        <w:t>7.615,50</w:t>
      </w:r>
    </w:p>
    <w:p w:rsidRDefault="00ED5826" w:rsidP="003B1B12" w:rsidR="00ED5826">
      <w:pPr>
        <w:jc w:val="both"/>
      </w:pPr>
      <w:r>
        <w:t>-----------------------------------------------------------------------------------------------------------------</w:t>
      </w:r>
    </w:p>
    <w:p w:rsidRDefault="00ED5826" w:rsidP="003B1B12" w:rsidR="00ED5826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  <w:t>7.615,50</w:t>
      </w:r>
      <w:r>
        <w:tab/>
      </w:r>
      <w:r>
        <w:tab/>
        <w:t xml:space="preserve">    7.615,50</w:t>
      </w:r>
    </w:p>
    <w:p w:rsidRDefault="00ED5826" w:rsidP="003B1B12" w:rsidR="00ED5826">
      <w:pPr>
        <w:jc w:val="both"/>
      </w:pPr>
      <w:r>
        <w:t>----------------------------------------------------------------------------------------------------------------</w:t>
      </w:r>
    </w:p>
    <w:p w:rsidRDefault="003B1B12" w:rsidP="003B1B12" w:rsidR="003B1B12">
      <w:pPr>
        <w:jc w:val="both"/>
      </w:pPr>
    </w:p>
    <w:p w:rsidRDefault="003B1B12" w:rsidP="003B1B12" w:rsidR="003B1B12">
      <w:pPr>
        <w:jc w:val="both"/>
      </w:pPr>
      <w:r>
        <w:tab/>
        <w:t>II</w:t>
      </w:r>
      <w:r>
        <w:tab/>
        <w:t xml:space="preserve">OSPORENE TRAŽBINE VJEROVNIKA DRUGOG VIŠEG ISPLATNOG REDA </w:t>
      </w:r>
    </w:p>
    <w:p w:rsidRDefault="003B1B12" w:rsidP="003B1B12" w:rsidR="003B1B12" w:rsidRPr="00925FE6">
      <w:pPr>
        <w:jc w:val="both"/>
      </w:pPr>
      <w:r w:rsidRPr="00925FE6">
        <w:t>Red</w:t>
      </w:r>
      <w:r>
        <w:t>. Broj</w:t>
      </w:r>
      <w:r>
        <w:tab/>
        <w:t xml:space="preserve">NAZIV I ADRESA </w:t>
      </w:r>
      <w:r>
        <w:tab/>
        <w:t xml:space="preserve">      </w:t>
      </w:r>
      <w:r>
        <w:tab/>
      </w:r>
      <w:r>
        <w:tab/>
      </w:r>
      <w:r w:rsidRPr="00925FE6">
        <w:t xml:space="preserve"> </w:t>
      </w:r>
      <w:r>
        <w:t xml:space="preserve">PRIJAVLJENO    </w:t>
      </w:r>
      <w:r>
        <w:tab/>
      </w:r>
      <w:r>
        <w:tab/>
        <w:t>OSPORENO</w:t>
      </w:r>
    </w:p>
    <w:p w:rsidRDefault="003B1B12" w:rsidP="003B1B12" w:rsidR="003B1B12">
      <w:pPr>
        <w:jc w:val="both"/>
      </w:pPr>
      <w:r w:rsidRPr="00925FE6">
        <w:t>Br. Prijave</w:t>
      </w:r>
      <w:r w:rsidRPr="00925FE6">
        <w:tab/>
        <w:t xml:space="preserve">  VJEROVNIKA</w:t>
      </w:r>
    </w:p>
    <w:p w:rsidRDefault="003B1B12" w:rsidP="003B1B12" w:rsidR="003B1B12">
      <w:pPr>
        <w:jc w:val="both"/>
      </w:pPr>
    </w:p>
    <w:p w:rsidRDefault="003B1B12" w:rsidP="003B1B12" w:rsidR="003B1B12">
      <w:pPr>
        <w:jc w:val="both"/>
      </w:pPr>
      <w:r>
        <w:t>01.</w:t>
      </w:r>
      <w:r>
        <w:tab/>
        <w:t>20</w:t>
      </w:r>
      <w:r>
        <w:tab/>
        <w:t>NELA RITTIG, Zagreb</w:t>
      </w:r>
    </w:p>
    <w:p w:rsidRDefault="003B1B12" w:rsidP="003B1B12" w:rsidR="003B1B12">
      <w:pPr>
        <w:jc w:val="both"/>
      </w:pPr>
      <w:r>
        <w:tab/>
      </w:r>
      <w:r>
        <w:tab/>
        <w:t>Vlade Gotovca 1</w:t>
      </w:r>
      <w:r>
        <w:tab/>
      </w:r>
      <w:r>
        <w:tab/>
      </w:r>
      <w:r>
        <w:tab/>
        <w:t>1.576.082,50</w:t>
      </w:r>
      <w:r>
        <w:tab/>
      </w:r>
      <w:r>
        <w:tab/>
      </w:r>
      <w:r>
        <w:tab/>
        <w:t>1.576.082,50</w:t>
      </w:r>
    </w:p>
    <w:p w:rsidRDefault="00ED5826" w:rsidP="003B1B12" w:rsidR="00ED5826">
      <w:pPr>
        <w:jc w:val="both"/>
      </w:pPr>
      <w:r>
        <w:t>-----------------------------------------------------------------------------------------------------------------</w:t>
      </w:r>
    </w:p>
    <w:p w:rsidRDefault="00ED5826" w:rsidP="003B1B12" w:rsidR="00ED5826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  <w:t>1.576.082,50</w:t>
      </w:r>
      <w:r>
        <w:tab/>
      </w:r>
      <w:r>
        <w:tab/>
      </w:r>
      <w:r>
        <w:tab/>
        <w:t>1.576.082,50</w:t>
      </w:r>
    </w:p>
    <w:p w:rsidRDefault="00ED5826" w:rsidP="003B1B12" w:rsidR="00ED5826">
      <w:pPr>
        <w:jc w:val="both"/>
      </w:pPr>
      <w:r>
        <w:t>----------------------------------------------------------------------------------------------------------------</w:t>
      </w:r>
    </w:p>
    <w:p w:rsidRDefault="000B5744" w:rsidP="000B5744" w:rsidR="000B5744">
      <w:pPr>
        <w:jc w:val="both"/>
        <w:rPr>
          <w:sz w:val="22"/>
          <w:szCs w:val="22"/>
        </w:rPr>
      </w:pPr>
    </w:p>
    <w:p w:rsidRDefault="00ED5826" w:rsidP="000B5744" w:rsidR="00411C6D" w:rsidRPr="00887403">
      <w:pPr>
        <w:ind w:firstLine="708"/>
        <w:jc w:val="both"/>
        <w:rPr>
          <w:bCs/>
        </w:rPr>
      </w:pPr>
      <w:r>
        <w:t>III</w:t>
      </w:r>
      <w:r w:rsidR="00411C6D" w:rsidRPr="00887403">
        <w:tab/>
      </w:r>
      <w:r w:rsidR="00411C6D"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411C6D" w:rsidP="00411C6D" w:rsidR="006474F2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0B5744" w:rsidP="00411C6D" w:rsidR="000B5744">
      <w:pPr>
        <w:rPr>
          <w:bCs/>
        </w:rPr>
      </w:pPr>
    </w:p>
    <w:p w:rsidRDefault="00ED5826" w:rsidP="00411C6D" w:rsidR="00ED5826">
      <w:pPr>
        <w:rPr>
          <w:bCs/>
        </w:rPr>
      </w:pPr>
    </w:p>
    <w:p w:rsidRDefault="00ED5826" w:rsidP="00411C6D" w:rsidR="00ED5826">
      <w:pPr>
        <w:rPr>
          <w:bCs/>
        </w:rPr>
      </w:pPr>
    </w:p>
    <w:p w:rsidRDefault="00ED5826" w:rsidP="00411C6D" w:rsidR="00ED5826">
      <w:pPr>
        <w:rPr>
          <w:bCs/>
        </w:rPr>
      </w:pPr>
    </w:p>
    <w:p w:rsidRDefault="00ED5826" w:rsidP="00411C6D" w:rsidR="00ED5826" w:rsidRPr="00411C6D">
      <w:pPr>
        <w:rPr>
          <w:bCs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</w:t>
      </w:r>
      <w:r w:rsidR="00ED5826">
        <w:t xml:space="preserve">posebnom </w:t>
      </w:r>
      <w:r w:rsidRPr="00500F83">
        <w:t xml:space="preserve">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izreke s obzirom da  ih je priznao stečajni upravitelj</w:t>
      </w:r>
      <w:r w:rsidR="00ED5826">
        <w:t>.</w:t>
      </w:r>
    </w:p>
    <w:p w:rsidRDefault="00411C6D" w:rsidP="00411C6D" w:rsidR="00411C6D" w:rsidRPr="00887403">
      <w:pPr>
        <w:ind w:firstLine="708"/>
      </w:pPr>
      <w:r w:rsidRPr="00406763">
        <w:t>Vjerovniku</w:t>
      </w:r>
      <w:r w:rsidR="00ED5826">
        <w:t xml:space="preserve"> Neli Rittig osporeno je potraživanje u cijelosti iz razloga što ni nakon poziva stečajnog upravitelja vjerovnik nije dopunio prijavu, odnosno nije dostavio ugovore o pozajmicama, a iz poslovnih knjiga društva u stečaju FLAMINGO TOURS-PUTNIČKA AGENCIJA d.o.o. ne proizlazi navedeno potraživanje, odnosno prema knjigovodstvenoj dokumentaciji društvo nema nikakvih obveza prema vjerovniku Neli Rittig</w:t>
      </w:r>
      <w:r w:rsidR="0087693C">
        <w:t>.</w:t>
      </w:r>
    </w:p>
    <w:p w:rsidRDefault="00411C6D" w:rsidP="00411C6D" w:rsidR="00411C6D" w:rsidRPr="00887403">
      <w:pPr>
        <w:ind w:firstLine="708"/>
      </w:pPr>
      <w:r w:rsidRPr="00887403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t>177 st</w:t>
        </w:r>
      </w:smartTag>
      <w:r w:rsidRPr="00887403">
        <w:t>. 4 Stečajnog zakona.</w:t>
      </w:r>
    </w:p>
    <w:p w:rsidRDefault="00411C6D" w:rsidP="00411C6D" w:rsidR="00411C6D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t>178 st</w:t>
        </w:r>
      </w:smartTag>
      <w:r w:rsidRPr="00887403">
        <w:t xml:space="preserve">. 1 Stečajnog zakona. 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ED5826">
        <w:t xml:space="preserve">14. travnja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A22EDF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500F83"/>
    <w:p w:rsidRDefault="00A22EDF" w:rsidR="00A22E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22EDF" w:rsidP="00A22EDF" w:rsidR="00A22EDF">
      <w:pPr>
        <w:ind w:firstLine="708" w:left="4956"/>
      </w:pPr>
      <w:r>
        <w:t>Vinka Mihalinčić</w:t>
      </w:r>
    </w:p>
    <w:p w:rsidRDefault="00A22EDF" w:rsidR="001E246B"/>
    <w:sectPr w:rsidSect="003B1B12" w:rsidR="001E246B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2EDF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ED5826">
          <w:t>425/15-35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B5744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B1B12"/>
    <w:rsid w:val="003D119D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D37EF"/>
    <w:rsid w:val="006D7209"/>
    <w:rsid w:val="00775CBF"/>
    <w:rsid w:val="007A5DAF"/>
    <w:rsid w:val="007C5E77"/>
    <w:rsid w:val="00852BC6"/>
    <w:rsid w:val="0087693C"/>
    <w:rsid w:val="008817B9"/>
    <w:rsid w:val="008D12F2"/>
    <w:rsid w:val="009357C1"/>
    <w:rsid w:val="009D54ED"/>
    <w:rsid w:val="00A22EDF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D5826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ED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ED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ED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ED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D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ED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ED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ED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FLAMINGO TOURS-PUTNIČKA AGENCIJA d.o.o.</izvorni_sadrzaj>
    <derivirana_varijabla naziv="DomainObject.Predmet.ProtustrankaFormated_1">  FLAMINGO TOURS-PUTNIČKA AGENCIJA d.o.o.</derivirana_varijabla>
  </DomainObject.Predmet.ProtustrankaFormated>
  <DomainObject.Predmet.ProtustrankaFormatedOIB>
    <izvorni_sadrzaj>  FLAMINGO TOURS-PUTNIČKA AGENCIJA d.o.o., OIB 68014918644</izvorni_sadrzaj>
    <derivirana_varijabla naziv="DomainObject.Predmet.ProtustrankaFormatedOIB_1">  FLAMINGO TOURS-PUTNIČKA AGENCIJA d.o.o., OIB 68014918644</derivirana_varijabla>
  </DomainObject.Predmet.ProtustrankaFormatedOIB>
  <DomainObject.Predmet.ProtustrankaFormatedWithAdress>
    <izvorni_sadrzaj> FLAMINGO TOURS-PUTNIČKA AGENCIJA d.o.o., Nova Ves 11, 10000 Zagreb</izvorni_sadrzaj>
    <derivirana_varijabla naziv="DomainObject.Predmet.ProtustrankaFormatedWithAdress_1"> FLAMINGO TOURS-PUTNIČKA AGENCIJA d.o.o., Nova Ves 11, 10000 Zagreb</derivirana_varijabla>
  </DomainObject.Predmet.ProtustrankaFormatedWithAdress>
  <DomainObject.Predmet.ProtustrankaFormatedWithAdressOIB>
    <izvorni_sadrzaj> FLAMINGO TOURS-PUTNIČKA AGENCIJA d.o.o., OIB 68014918644, Nova Ves 11, 10000 Zagreb</izvorni_sadrzaj>
    <derivirana_varijabla naziv="DomainObject.Predmet.ProtustrankaFormatedWithAdressOIB_1"> FLAMINGO TOURS-PUTNIČKA AGENCIJA d.o.o., OIB 68014918644, Nova Ves 11, 10000 Zagreb</derivirana_varijabla>
  </DomainObject.Predmet.ProtustrankaFormatedWithAdressOIB>
  <DomainObject.Predmet.ProtustrankaWithAdress>
    <izvorni_sadrzaj>FLAMINGO TOURS-PUTNIČKA AGENCIJA d.o.o. Nova Ves 11, 10000 Zagreb</izvorni_sadrzaj>
    <derivirana_varijabla naziv="DomainObject.Predmet.ProtustrankaWithAdress_1">FLAMINGO TOURS-PUTNIČKA AGENCIJA d.o.o. Nova Ves 11, 10000 Zagreb</derivirana_varijabla>
  </DomainObject.Predmet.ProtustrankaWithAdress>
  <DomainObject.Predmet.ProtustrankaWithAdressOIB>
    <izvorni_sadrzaj>FLAMINGO TOURS-PUTNIČKA AGENCIJA d.o.o., OIB 68014918644, Nova Ves 11, 10000 Zagreb</izvorni_sadrzaj>
    <derivirana_varijabla naziv="DomainObject.Predmet.ProtustrankaWithAdressOIB_1">FLAMINGO TOURS-PUTNIČKA AGENCIJA d.o.o., OIB 68014918644, Nova Ves 11, 10000 Zagreb</derivirana_varijabla>
  </DomainObject.Predmet.ProtustrankaWithAdressOIB>
  <DomainObject.Predmet.ProtustrankaNazivFormated>
    <izvorni_sadrzaj>FLAMINGO TOURS-PUTNIČKA AGENCIJA d.o.o.</izvorni_sadrzaj>
    <derivirana_varijabla naziv="DomainObject.Predmet.ProtustrankaNazivFormated_1">FLAMINGO TOURS-PUTNIČKA AGENCIJA d.o.o.</derivirana_varijabla>
  </DomainObject.Predmet.ProtustrankaNazivFormated>
  <DomainObject.Predmet.ProtustrankaNazivFormatedOIB>
    <izvorni_sadrzaj>FLAMINGO TOURS-PUTNIČKA AGENCIJA d.o.o., OIB 68014918644</izvorni_sadrzaj>
    <derivirana_varijabla naziv="DomainObject.Predmet.ProtustrankaNazivFormatedOIB_1">FLAMINGO TOURS-PUTNIČKA AGENCIJA d.o.o., OIB 68014918644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FLAMINGO TOURS-PUTNIČKA AGENCIJA d.o.o.</izvorni_sadrzaj>
    <derivirana_varijabla naziv="DomainObject.Predmet.StrankaFormated_1">  FLAMINGO TOURS-PUTNIČKA AGENCIJA d.o.o.</derivirana_varijabla>
  </DomainObject.Predmet.StrankaFormated>
  <DomainObject.Predmet.StrankaFormatedOIB>
    <izvorni_sadrzaj>  FLAMINGO TOURS-PUTNIČKA AGENCIJA d.o.o., OIB 68014918644</izvorni_sadrzaj>
    <derivirana_varijabla naziv="DomainObject.Predmet.StrankaFormatedOIB_1">  FLAMINGO TOURS-PUTNIČKA AGENCIJA d.o.o., OIB 68014918644</derivirana_varijabla>
  </DomainObject.Predmet.StrankaFormatedOIB>
  <DomainObject.Predmet.StrankaFormatedWithAdress>
    <izvorni_sadrzaj> FLAMINGO TOURS-PUTNIČKA AGENCIJA d.o.o., Nova Ves 11, 10000 Zagreb</izvorni_sadrzaj>
    <derivirana_varijabla naziv="DomainObject.Predmet.StrankaFormatedWithAdress_1"> FLAMINGO TOURS-PUTNIČKA AGENCIJA d.o.o., Nova Ves 11, 10000 Zagreb</derivirana_varijabla>
  </DomainObject.Predmet.StrankaFormatedWithAdress>
  <DomainObject.Predmet.StrankaFormatedWithAdressOIB>
    <izvorni_sadrzaj> FLAMINGO TOURS-PUTNIČKA AGENCIJA d.o.o., OIB 68014918644, Nova Ves 11, 10000 Zagreb</izvorni_sadrzaj>
    <derivirana_varijabla naziv="DomainObject.Predmet.StrankaFormatedWithAdressOIB_1"> FLAMINGO TOURS-PUTNIČKA AGENCIJA d.o.o., OIB 68014918644, Nova Ves 11, 10000 Zagreb</derivirana_varijabla>
  </DomainObject.Predmet.StrankaFormatedWithAdressOIB>
  <DomainObject.Predmet.StrankaWithAdress>
    <izvorni_sadrzaj>FLAMINGO TOURS-PUTNIČKA AGENCIJA d.o.o. Nova Ves 11,10000 Zagreb</izvorni_sadrzaj>
    <derivirana_varijabla naziv="DomainObject.Predmet.StrankaWithAdress_1">FLAMINGO TOURS-PUTNIČKA AGENCIJA d.o.o. Nova Ves 11,10000 Zagreb</derivirana_varijabla>
  </DomainObject.Predmet.StrankaWithAdress>
  <DomainObject.Predmet.StrankaWithAdressOIB>
    <izvorni_sadrzaj>FLAMINGO TOURS-PUTNIČKA AGENCIJA d.o.o., OIB 68014918644, Nova Ves 11,10000 Zagreb</izvorni_sadrzaj>
    <derivirana_varijabla naziv="DomainObject.Predmet.StrankaWithAdressOIB_1">FLAMINGO TOURS-PUTNIČKA AGENCIJA d.o.o., OIB 68014918644, Nova Ves 11,10000 Zagreb</derivirana_varijabla>
  </DomainObject.Predmet.StrankaWithAdressOIB>
  <DomainObject.Predmet.StrankaNazivFormated>
    <izvorni_sadrzaj>FLAMINGO TOURS-PUTNIČKA AGENCIJA d.o.o.</izvorni_sadrzaj>
    <derivirana_varijabla naziv="DomainObject.Predmet.StrankaNazivFormated_1">FLAMINGO TOURS-PUTNIČKA AGENCIJA d.o.o.</derivirana_varijabla>
  </DomainObject.Predmet.StrankaNazivFormated>
  <DomainObject.Predmet.StrankaNazivFormatedOIB>
    <izvorni_sadrzaj>FLAMINGO TOURS-PUTNIČKA AGENCIJA d.o.o., OIB 68014918644</izvorni_sadrzaj>
    <derivirana_varijabla naziv="DomainObject.Predmet.StrankaNazivFormatedOIB_1">FLAMINGO TOURS-PUTNIČKA AGENCIJA d.o.o., OIB 68014918644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FLAMINGO TOURS-PUTNIČKA AGENCIJA d.o.o.</item>
    </izvorni_sadrzaj>
    <derivirana_varijabla naziv="DomainObject.Predmet.StrankaListFormated_1">
      <item>FLAMINGO TOURS-PUTNIČKA AGENCIJA d.o.o.</item>
    </derivirana_varijabla>
  </DomainObject.Predmet.StrankaListFormated>
  <DomainObject.Predmet.StrankaListFormatedOIB>
    <izvorni_sadrzaj>
      <item>FLAMINGO TOURS-PUTNIČKA AGENCIJA d.o.o., OIB 68014918644</item>
    </izvorni_sadrzaj>
    <derivirana_varijabla naziv="DomainObject.Predmet.StrankaListFormatedOIB_1">
      <item>FLAMINGO TOURS-PUTNIČKA AGENCIJA d.o.o., OIB 68014918644</item>
    </derivirana_varijabla>
  </DomainObject.Predmet.StrankaListFormatedOIB>
  <DomainObject.Predmet.StrankaListFormatedWithAdress>
    <izvorni_sadrzaj>
      <item>FLAMINGO TOURS-PUTNIČKA AGENCIJA d.o.o., Nova Ves 11, 10000 Zagreb</item>
    </izvorni_sadrzaj>
    <derivirana_varijabla naziv="DomainObject.Predmet.StrankaListFormatedWithAdress_1">
      <item>FLAMINGO TOURS-PUTNIČKA AGENCIJA d.o.o., Nova Ves 11, 10000 Zagreb</item>
    </derivirana_varijabla>
  </DomainObject.Predmet.StrankaListFormatedWithAdress>
  <DomainObject.Predmet.StrankaListFormatedWithAdressOIB>
    <izvorni_sadrzaj>
      <item>FLAMINGO TOURS-PUTNIČKA AGENCIJA d.o.o., OIB 68014918644, Nova Ves 11, 10000 Zagreb</item>
    </izvorni_sadrzaj>
    <derivirana_varijabla naziv="DomainObject.Predmet.StrankaListFormatedWithAdressOIB_1">
      <item>FLAMINGO TOURS-PUTNIČKA AGENCIJA d.o.o., OIB 68014918644, Nova Ves 11, 10000 Zagreb</item>
    </derivirana_varijabla>
  </DomainObject.Predmet.StrankaListFormatedWithAdressOIB>
  <DomainObject.Predmet.StrankaListNazivFormated>
    <izvorni_sadrzaj>
      <item>FLAMINGO TOURS-PUTNIČKA AGENCIJA d.o.o.</item>
    </izvorni_sadrzaj>
    <derivirana_varijabla naziv="DomainObject.Predmet.StrankaListNazivFormated_1">
      <item>FLAMINGO TOURS-PUTNIČKA AGENCIJA d.o.o.</item>
    </derivirana_varijabla>
  </DomainObject.Predmet.StrankaListNazivFormated>
  <DomainObject.Predmet.StrankaListNazivFormatedOIB>
    <izvorni_sadrzaj>
      <item>FLAMINGO TOURS-PUTNIČKA AGENCIJA d.o.o., OIB 68014918644</item>
    </izvorni_sadrzaj>
    <derivirana_varijabla naziv="DomainObject.Predmet.StrankaListNazivFormatedOIB_1">
      <item>FLAMINGO TOURS-PUTNIČKA AGENCIJA d.o.o., OIB 68014918644</item>
    </derivirana_varijabla>
  </DomainObject.Predmet.StrankaListNazivFormatedOIB>
  <DomainObject.Predmet.ProtuStrankaListFormated>
    <izvorni_sadrzaj>
      <item>FLAMINGO TOURS-PUTNIČKA AGENCIJA d.o.o.</item>
    </izvorni_sadrzaj>
    <derivirana_varijabla naziv="DomainObject.Predmet.ProtuStrankaListFormated_1">
      <item>FLAMINGO TOURS-PUTNIČKA AGENCIJA d.o.o.</item>
    </derivirana_varijabla>
  </DomainObject.Predmet.ProtuStrankaListFormated>
  <DomainObject.Predmet.ProtuStrankaListFormatedOIB>
    <izvorni_sadrzaj>
      <item>FLAMINGO TOURS-PUTNIČKA AGENCIJA d.o.o., OIB 68014918644</item>
    </izvorni_sadrzaj>
    <derivirana_varijabla naziv="DomainObject.Predmet.ProtuStrankaListFormatedOIB_1">
      <item>FLAMINGO TOURS-PUTNIČKA AGENCIJA d.o.o., OIB 68014918644</item>
    </derivirana_varijabla>
  </DomainObject.Predmet.ProtuStrankaListFormatedOIB>
  <DomainObject.Predmet.ProtuStrankaListFormatedWithAdress>
    <izvorni_sadrzaj>
      <item>FLAMINGO TOURS-PUTNIČKA AGENCIJA d.o.o., Nova Ves 11, 10000 Zagreb</item>
    </izvorni_sadrzaj>
    <derivirana_varijabla naziv="DomainObject.Predmet.ProtuStrankaListFormatedWithAdress_1">
      <item>FLAMINGO TOURS-PUTNIČKA AGENCIJA d.o.o., Nova Ves 11, 10000 Zagreb</item>
    </derivirana_varijabla>
  </DomainObject.Predmet.ProtuStrankaListFormatedWithAdress>
  <DomainObject.Predmet.ProtuStrankaListFormatedWithAdressOIB>
    <izvorni_sadrzaj>
      <item>FLAMINGO TOURS-PUTNIČKA AGENCIJA d.o.o., OIB 68014918644, Nova Ves 11, 10000 Zagreb</item>
    </izvorni_sadrzaj>
    <derivirana_varijabla naziv="DomainObject.Predmet.ProtuStrankaListFormatedWithAdressOIB_1">
      <item>FLAMINGO TOURS-PUTNIČKA AGENCIJA d.o.o., OIB 68014918644, Nova Ves 11, 10000 Zagreb</item>
    </derivirana_varijabla>
  </DomainObject.Predmet.ProtuStrankaListFormatedWithAdressOIB>
  <DomainObject.Predmet.ProtuStrankaListNazivFormated>
    <izvorni_sadrzaj>
      <item>FLAMINGO TOURS-PUTNIČKA AGENCIJA d.o.o.</item>
    </izvorni_sadrzaj>
    <derivirana_varijabla naziv="DomainObject.Predmet.ProtuStrankaListNazivFormated_1">
      <item>FLAMINGO TOURS-PUTNIČKA AGENCIJA d.o.o.</item>
    </derivirana_varijabla>
  </DomainObject.Predmet.ProtuStrankaListNazivFormated>
  <DomainObject.Predmet.ProtuStrankaListNazivFormatedOIB>
    <izvorni_sadrzaj>
      <item>FLAMINGO TOURS-PUTNIČKA AGENCIJA d.o.o., OIB 68014918644</item>
    </izvorni_sadrzaj>
    <derivirana_varijabla naziv="DomainObject.Predmet.ProtuStrankaListNazivFormatedOIB_1">
      <item>FLAMINGO TOURS-PUTNIČKA AGENCIJA d.o.o., OIB 68014918644</item>
    </derivirana_varijabla>
  </DomainObject.Predmet.ProtuStrankaListNazivFormatedOIB>
  <DomainObject.Predmet.OstaliListFormated>
    <izvorni_sadrzaj>
      <item>Domagoj Krpačić</item>
      <item>Sanja Ledinsky</item>
    </izvorni_sadrzaj>
    <derivirana_varijabla naziv="DomainObject.Predmet.OstaliListFormated_1">
      <item>Domagoj Krpačić</item>
      <item>Sanja Ledinsky</item>
    </derivirana_varijabla>
  </DomainObject.Predmet.OstaliListFormated>
  <DomainObject.Predmet.OstaliListFormatedOIB>
    <izvorni_sadrzaj>
      <item>Domagoj Krpačić, OIB 18593686473</item>
      <item>Sanja Ledinsky, OIB 08169025969</item>
    </izvorni_sadrzaj>
    <derivirana_varijabla naziv="DomainObject.Predmet.OstaliListFormatedOIB_1">
      <item>Domagoj Krpačić, OIB 18593686473</item>
      <item>Sanja Ledinsky, OIB 08169025969</item>
    </derivirana_varijabla>
  </DomainObject.Predmet.OstaliListFormatedOIB>
  <DomainObject.Predmet.OstaliListFormatedWithAdress>
    <izvorni_sadrzaj>
      <item>Domagoj Krpačić, Stupno 66, 44000 Stupno</item>
      <item>Sanja Ledinsky, Jandrićeva 17, 10000 Zagreb</item>
    </izvorni_sadrzaj>
    <derivirana_varijabla naziv="DomainObject.Predmet.OstaliListFormatedWithAdress_1">
      <item>Domagoj Krpačić, Stupno 66, 44000 Stupno</item>
      <item>Sanja Ledinsky, Jandrićeva 17, 10000 Zagreb</item>
    </derivirana_varijabla>
  </DomainObject.Predmet.OstaliListFormatedWithAdress>
  <DomainObject.Predmet.OstaliListFormatedWithAdressOIB>
    <izvorni_sadrzaj>
      <item>Domagoj Krpačić, OIB 18593686473, Stupno 66, 44000 Stupno</item>
      <item>Sanja Ledinsky, OIB 08169025969, Jandrićeva 17, 10000 Zagreb</item>
    </izvorni_sadrzaj>
    <derivirana_varijabla naziv="DomainObject.Predmet.OstaliListFormatedWithAdressOIB_1">
      <item>Domagoj Krpačić, OIB 18593686473, Stupno 66, 44000 Stupno</item>
      <item>Sanja Ledinsky, OIB 08169025969, Jandrićeva 17, 10000 Zagreb</item>
    </derivirana_varijabla>
  </DomainObject.Predmet.OstaliListFormatedWithAdressOIB>
  <DomainObject.Predmet.OstaliListNazivFormated>
    <izvorni_sadrzaj>
      <item>Domagoj Krpačić</item>
      <item>Sanja Ledinsky</item>
    </izvorni_sadrzaj>
    <derivirana_varijabla naziv="DomainObject.Predmet.OstaliListNazivFormated_1">
      <item>Domagoj Krpačić</item>
      <item>Sanja Ledinsky</item>
    </derivirana_varijabla>
  </DomainObject.Predmet.OstaliListNazivFormated>
  <DomainObject.Predmet.OstaliListNazivFormatedOIB>
    <izvorni_sadrzaj>
      <item>Domagoj Krpačić, OIB 18593686473</item>
      <item>Sanja Ledinsky, OIB 08169025969</item>
    </izvorni_sadrzaj>
    <derivirana_varijabla naziv="DomainObject.Predmet.OstaliListNazivFormatedOIB_1">
      <item>Domagoj Krpačić, OIB 18593686473</item>
      <item>Sanja Ledinsky, OIB 08169025969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FLAMINGO TOURS-PUTNIČKA AGENCIJA d.o.o.</izvorni_sadrzaj>
    <derivirana_varijabla naziv="DomainObject.Predmet.StrankaIDrugi_1">FLAMINGO TOURS-PUTNIČKA AGENCIJA d.o.o.</derivirana_varijabla>
  </DomainObject.Predmet.StrankaIDrugi>
  <DomainObject.Predmet.ProtustrankaIDrugi>
    <izvorni_sadrzaj>FLAMINGO TOURS-PUTNIČKA AGENCIJA d.o.o.</izvorni_sadrzaj>
    <derivirana_varijabla naziv="DomainObject.Predmet.ProtustrankaIDrugi_1">FLAMINGO TOURS-PUTNIČKA AGENCIJA d.o.o.</derivirana_varijabla>
  </DomainObject.Predmet.ProtustrankaIDrugi>
  <DomainObject.Predmet.StrankaIDrugiAdressOIB>
    <izvorni_sadrzaj>FLAMINGO TOURS-PUTNIČKA AGENCIJA d.o.o., OIB 68014918644, Nova Ves 11, 10000 Zagreb</izvorni_sadrzaj>
    <derivirana_varijabla naziv="DomainObject.Predmet.StrankaIDrugiAdressOIB_1">FLAMINGO TOURS-PUTNIČKA AGENCIJA d.o.o., OIB 68014918644, Nova Ves 11, 10000 Zagreb</derivirana_varijabla>
  </DomainObject.Predmet.StrankaIDrugiAdressOIB>
  <DomainObject.Predmet.ProtustrankaIDrugiAdressOIB>
    <izvorni_sadrzaj>FLAMINGO TOURS-PUTNIČKA AGENCIJA d.o.o., OIB 68014918644, Nova Ves 11, 10000 Zagreb</izvorni_sadrzaj>
    <derivirana_varijabla naziv="DomainObject.Predmet.ProtustrankaIDrugiAdressOIB_1">FLAMINGO TOURS-PUTNIČKA AGENCIJA d.o.o., OIB 68014918644,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FLAMINGO TOURS-PUTNIČKA AGENCIJA d.o.o.</item>
      <item>FLAMINGO TOURS-PUTNIČKA AGENCIJA d.o.o.</item>
      <item>Domagoj Krpačić</item>
      <item>Sanja Ledinsky</item>
    </izvorni_sadrzaj>
    <derivirana_varijabla naziv="DomainObject.Predmet.SudioniciListNaziv_1">
      <item>FLAMINGO TOURS-PUTNIČKA AGENCIJA d.o.o.</item>
      <item>FLAMINGO TOURS-PUTNIČKA AGENCIJA d.o.o.</item>
      <item>Domagoj Krpačić</item>
      <item>Sanja Ledinsky</item>
    </derivirana_varijabla>
  </DomainObject.Predmet.SudioniciListNaziv>
  <DomainObject.Predmet.SudioniciListAdressOIB>
    <izvorni_sadrzaj>
      <item>FLAMINGO TOURS-PUTNIČKA AGENCIJA d.o.o., OIB 68014918644, Nova Ves 11,10000 Zagreb</item>
      <item>FLAMINGO TOURS-PUTNIČKA AGENCIJA d.o.o., OIB 68014918644, Nova Ves 11,10000 Zagreb</item>
      <item>Domagoj Krpačić, OIB 18593686473, Stupno 66,44000 Stupno</item>
      <item>Sanja Ledinsky, OIB 08169025969, Jandrićeva 17,10000 Zagreb</item>
    </izvorni_sadrzaj>
    <derivirana_varijabla naziv="DomainObject.Predmet.SudioniciListAdressOIB_1">
      <item>FLAMINGO TOURS-PUTNIČKA AGENCIJA d.o.o., OIB 68014918644, Nova Ves 11,10000 Zagreb</item>
      <item>FLAMINGO TOURS-PUTNIČKA AGENCIJA d.o.o., OIB 68014918644, Nova Ves 11,10000 Zagreb</item>
      <item>Domagoj Krpačić, OIB 18593686473, Stupno 66,44000 Stupno</item>
      <item>Sanja Ledinsky, OIB 08169025969, Jandrićeva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68014918644</item>
      <item>, OIB 68014918644</item>
      <item>, OIB 18593686473</item>
      <item>, OIB 08169025969</item>
    </izvorni_sadrzaj>
    <derivirana_varijabla naziv="DomainObject.Predmet.SudioniciListNazivOIB_1">
      <item>, OIB 68014918644</item>
      <item>, OIB 68014918644</item>
      <item>, OIB 18593686473</item>
      <item>, OIB 08169025969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CDA38-57D1-4189-BAB9-775D1E639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2598</properties:Characters>
  <properties:Lines>74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2016-04-14T09:53:00Z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2016-04-14T10:05:00Z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