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2683" w14:paraId="a002683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CC76F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89. St-80/18-</w:t>
      </w:r>
      <w:proofErr w:type="spellStart"/>
      <w:r>
        <w:t>18</w:t>
      </w:r>
      <w:proofErr w:type="spellEnd"/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92DB9" w:rsidP="00992DB9" w:rsidR="00992DB9">
      <w:pPr>
        <w:ind w:firstLine="720"/>
        <w:jc w:val="both"/>
      </w:pPr>
      <w:r w:rsidRPr="00153FA4">
        <w:t xml:space="preserve">Trgovački sud u Zagrebu, po sucu Nikolini Dorić Hadžisejdić, u stečajnom postupku nad dužnikom </w:t>
      </w:r>
      <w:r w:rsidR="00CC76F3" w:rsidRPr="00493914">
        <w:rPr>
          <w:lang w:val="pt-BR"/>
        </w:rPr>
        <w:t>KUĆA STILIN d.o.o.</w:t>
      </w:r>
      <w:r w:rsidR="00CC76F3">
        <w:rPr>
          <w:lang w:val="pt-BR"/>
        </w:rPr>
        <w:t xml:space="preserve"> u stečaju</w:t>
      </w:r>
      <w:r w:rsidR="00CC76F3" w:rsidRPr="00493914">
        <w:rPr>
          <w:lang w:val="pt-BR"/>
        </w:rPr>
        <w:t>, OIB 38748419716, Zagreb, Kralja Zvonimira 90</w:t>
      </w:r>
      <w:r>
        <w:t>, 1</w:t>
      </w:r>
      <w:r w:rsidR="00CC76F3">
        <w:t>1. rujna 2018</w:t>
      </w:r>
      <w:r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</w:t>
      </w:r>
      <w:r w:rsidR="00CC76F3">
        <w:t>1</w:t>
      </w:r>
      <w:r w:rsidR="00992DB9">
        <w:t xml:space="preserve">2. </w:t>
      </w:r>
      <w:r w:rsidR="00CC76F3">
        <w:t>rujna</w:t>
      </w:r>
      <w:r w:rsidR="00992DB9">
        <w:t xml:space="preserve"> 201</w:t>
      </w:r>
      <w:r w:rsidR="00CC76F3">
        <w:t>8</w:t>
      </w:r>
      <w:r w:rsidR="00992DB9" w:rsidRPr="00617364">
        <w:t xml:space="preserve">. u </w:t>
      </w:r>
      <w:r w:rsidR="00CC76F3">
        <w:t>10</w:t>
      </w:r>
      <w:r w:rsidR="00992DB9" w:rsidRPr="00617364">
        <w:t>:30</w:t>
      </w:r>
      <w:r w:rsidR="00992DB9" w:rsidRPr="002E27FE">
        <w:rPr>
          <w:b/>
        </w:rPr>
        <w:t xml:space="preserve"> </w:t>
      </w:r>
      <w:r w:rsidR="001B7DA3" w:rsidRPr="001B7DA3">
        <w:t>sati te izvje</w:t>
      </w:r>
      <w:r w:rsidR="00CC76F3">
        <w:t>štajno ročište određeno za 12</w:t>
      </w:r>
      <w:r w:rsidR="009E4E4B" w:rsidRPr="009E4E4B">
        <w:t xml:space="preserve">. </w:t>
      </w:r>
      <w:r w:rsidR="00CC76F3">
        <w:t>rujna</w:t>
      </w:r>
      <w:r w:rsidR="00992DB9">
        <w:t xml:space="preserve"> 201</w:t>
      </w:r>
      <w:r w:rsidR="00CC76F3">
        <w:t>8</w:t>
      </w:r>
      <w:r w:rsidR="009E4E4B" w:rsidRPr="009E4E4B">
        <w:t xml:space="preserve">. </w:t>
      </w:r>
      <w:r w:rsidR="00B56E1F">
        <w:t xml:space="preserve">u </w:t>
      </w:r>
      <w:r w:rsidR="00992DB9">
        <w:t>1</w:t>
      </w:r>
      <w:r w:rsidR="00CC76F3">
        <w:t>1</w:t>
      </w:r>
      <w:r w:rsidR="00B56E1F">
        <w:t>:</w:t>
      </w:r>
      <w:r w:rsidR="00992DB9">
        <w:t>00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92DB9">
        <w:t xml:space="preserve">tno ročište određuje se za </w:t>
      </w:r>
      <w:r w:rsidR="009E4E4B">
        <w:t>2</w:t>
      </w:r>
      <w:r w:rsidR="00CC76F3">
        <w:t>0</w:t>
      </w:r>
      <w:r w:rsidR="009E4E4B">
        <w:t xml:space="preserve">. </w:t>
      </w:r>
      <w:r w:rsidR="00CC76F3">
        <w:t>rujna 2018. u 13</w:t>
      </w:r>
      <w:r w:rsidR="009E4E4B">
        <w:t>:</w:t>
      </w:r>
      <w:r w:rsidR="00CC76F3">
        <w:t>15</w:t>
      </w:r>
      <w:r w:rsidRPr="001B7DA3">
        <w:t xml:space="preserve"> sati, a izvješ</w:t>
      </w:r>
      <w:r w:rsidR="00992DB9">
        <w:t>tajno ročište određuje se za</w:t>
      </w:r>
      <w:r w:rsidRPr="001B7DA3">
        <w:t xml:space="preserve"> </w:t>
      </w:r>
      <w:r w:rsidR="009E4E4B" w:rsidRPr="009E4E4B">
        <w:t>2</w:t>
      </w:r>
      <w:r w:rsidR="00CC76F3">
        <w:t>0</w:t>
      </w:r>
      <w:r w:rsidR="009E4E4B">
        <w:t xml:space="preserve">. </w:t>
      </w:r>
      <w:r w:rsidR="00CC76F3">
        <w:t>rujna 2018</w:t>
      </w:r>
      <w:r w:rsidR="009E4E4B">
        <w:t xml:space="preserve">. u </w:t>
      </w:r>
      <w:r w:rsidR="00CC76F3">
        <w:t>13</w:t>
      </w:r>
      <w:r w:rsidR="009E4E4B">
        <w:t>:</w:t>
      </w:r>
      <w:r w:rsidR="00CC76F3">
        <w:t>3</w:t>
      </w:r>
      <w:r w:rsidR="00992DB9">
        <w:t>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CC76F3">
        <w:t>14</w:t>
      </w:r>
      <w:r w:rsidR="009E4E4B">
        <w:t xml:space="preserve">. </w:t>
      </w:r>
      <w:r w:rsidR="00CC76F3">
        <w:t>svibnja 2018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CC76F3">
        <w:t>12</w:t>
      </w:r>
      <w:r w:rsidR="009E4E4B">
        <w:t xml:space="preserve">. </w:t>
      </w:r>
      <w:r w:rsidR="00CC76F3">
        <w:t>rujna</w:t>
      </w:r>
      <w:r w:rsidR="00992DB9">
        <w:t xml:space="preserve"> 201</w:t>
      </w:r>
      <w:r w:rsidR="00CC76F3">
        <w:t>8. u 10</w:t>
      </w:r>
      <w:r w:rsidR="00992DB9">
        <w:t>:3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92DB9">
        <w:t>ještajno ročište za isti dan u 1</w:t>
      </w:r>
      <w:r w:rsidR="00CC76F3">
        <w:t>1</w:t>
      </w:r>
      <w:r w:rsidR="00992DB9">
        <w:t>:00</w:t>
      </w:r>
      <w:r w:rsidR="00DC0202" w:rsidRPr="001B7DA3">
        <w:t xml:space="preserve"> sati</w:t>
      </w:r>
      <w:r w:rsidR="00904796" w:rsidRPr="001B7DA3">
        <w:t>.</w:t>
      </w:r>
    </w:p>
    <w:p w:rsidRDefault="00CC76F3" w:rsidP="00B56E1F" w:rsidR="00B56E1F">
      <w:pPr>
        <w:numPr>
          <w:ilvl w:val="12"/>
          <w:numId w:val="0"/>
        </w:numPr>
        <w:ind w:firstLine="720"/>
        <w:jc w:val="both"/>
      </w:pPr>
      <w:r>
        <w:t>Obzirom na spriječenost suca 12</w:t>
      </w:r>
      <w:r w:rsidR="00992DB9">
        <w:t xml:space="preserve">. </w:t>
      </w:r>
      <w:r>
        <w:t>rujna 2018</w:t>
      </w:r>
      <w:r w:rsidR="00992DB9">
        <w:t>.</w:t>
      </w:r>
      <w:r w:rsidR="006A3BE5">
        <w:t xml:space="preserve"> </w:t>
      </w:r>
      <w:r w:rsidR="00B56E1F">
        <w:t>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CC76F3">
        <w:t>11</w:t>
      </w:r>
      <w:r w:rsidR="00B56E1F">
        <w:t xml:space="preserve">. </w:t>
      </w:r>
      <w:r w:rsidR="00CC76F3">
        <w:t>rujna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CD7175" w:rsidP="00CD7175" w:rsidR="00442DDA" w:rsidRPr="001B7DA3">
      <w:pPr>
        <w:pStyle w:val="Tijeloteksta"/>
        <w:ind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6A3BE5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CD7175" w:rsidP="007B64C7" w:rsidR="00CD7175">
      <w:pPr>
        <w:ind w:firstLine="708" w:left="3540"/>
        <w:jc w:val="right"/>
      </w:pPr>
    </w:p>
    <w:p w:rsidRDefault="00CD7175" w:rsidP="007B64C7" w:rsidR="00CD717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D7175" w:rsidP="007B64C7" w:rsidR="00CD7175">
      <w:pPr>
        <w:ind w:firstLine="708" w:left="3540"/>
        <w:jc w:val="right"/>
      </w:pPr>
      <w:r>
        <w:t xml:space="preserve">                                       Valentina Gabud</w:t>
      </w:r>
    </w:p>
    <w:p w:rsidRDefault="00CD7175" w:rsidP="00EF227F" w:rsidR="00CD7175">
      <w:pPr>
        <w:numPr>
          <w:ilvl w:val="12"/>
          <w:numId w:val="0"/>
        </w:numPr>
        <w:jc w:val="both"/>
      </w:pPr>
    </w:p>
    <w:sectPr w:rsidSect="00C40D3E" w:rsidR="00CD7175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3BE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C76F3"/>
    <w:rsid w:val="00CD7175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7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7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STILIN d.o.o. zastupanog po punomoćniku Želimir Stilin</izvorni_sadrzaj>
    <derivirana_varijabla naziv="DomainObject.Predmet.ProtustrankaFormated_1">  KUĆA STILIN d.o.o. zastupanog po punomoćniku Želimir Stilin</derivirana_varijabla>
  </DomainObject.Predmet.ProtustrankaFormated>
  <DomainObject.Predmet.ProtustrankaFormatedOIB>
    <izvorni_sadrzaj>  KUĆA STILIN d.o.o., OIB 38748419716 zastupanog po punomoćniku Želimir Stilin</izvorni_sadrzaj>
    <derivirana_varijabla naziv="DomainObject.Predmet.ProtustrankaFormatedOIB_1">  KUĆA STILIN d.o.o., OIB 38748419716 zastupanog po punomoćniku Želimir Stilin</derivirana_varijabla>
  </DomainObject.Predmet.ProtustrankaFormatedOIB>
  <DomainObject.Predmet.ProtustrankaFormatedWithAdress>
    <izvorni_sadrzaj> KUĆA STILIN d.o.o., Kralja Zvonimira 90, 10000 Zagreb zastupanog po punomoćniku Želimir Stilin</izvorni_sadrzaj>
    <derivirana_varijabla naziv="DomainObject.Predmet.ProtustrankaFormatedWithAdress_1"> KUĆA STILIN d.o.o., Kralja Zvonimira 90, 10000 Zagreb zastupanog po punomoćniku Želimir Stilin</derivirana_varijabla>
  </DomainObject.Predmet.ProtustrankaFormatedWithAdress>
  <DomainObject.Predmet.ProtustrankaFormatedWithAdressOIB>
    <izvorni_sadrzaj> KUĆA STILIN d.o.o., OIB 38748419716, Kralja Zvonimira 90, 10000 Zagreb zastupanog po punomoćniku Želimir Stilin</izvorni_sadrzaj>
    <derivirana_varijabla naziv="DomainObject.Predmet.ProtustrankaFormatedWithAdressOIB_1"> KUĆA STILIN d.o.o., OIB 38748419716, Kralja Zvonimira 90, 10000 Zagreb zastupanog po punomoćniku Želimir Stilin</derivirana_varijabla>
  </DomainObject.Predmet.ProtustrankaFormatedWithAdressOIB>
  <DomainObject.Predmet.ProtustrankaWithAdress>
    <izvorni_sadrzaj>KUĆA STILIN d.o.o. Kralja Zvonimira 90, 10000 Zagreb</izvorni_sadrzaj>
    <derivirana_varijabla naziv="DomainObject.Predmet.ProtustrankaWithAdress_1">KUĆA STILIN d.o.o. Kralja Zvonimira 90, 10000 Zagreb</derivirana_varijabla>
  </DomainObject.Predmet.ProtustrankaWithAdress>
  <DomainObject.Predmet.ProtustrankaWithAdressOIB>
    <izvorni_sadrzaj>KUĆA STILIN d.o.o., OIB 38748419716, Kralja Zvonimira 90, 10000 Zagreb</izvorni_sadrzaj>
    <derivirana_varijabla naziv="DomainObject.Predmet.ProtustrankaWithAdressOIB_1">KUĆA STILIN d.o.o., OIB 38748419716, Kralja Zvonimira 90, 10000 Zagreb</derivirana_varijabla>
  </DomainObject.Predmet.ProtustrankaWithAdressOIB>
  <DomainObject.Predmet.ProtustrankaNazivFormated>
    <izvorni_sadrzaj>KUĆA STILIN d.o.o.</izvorni_sadrzaj>
    <derivirana_varijabla naziv="DomainObject.Predmet.ProtustrankaNazivFormated_1">KUĆA STILIN d.o.o.</derivirana_varijabla>
  </DomainObject.Predmet.ProtustrankaNazivFormated>
  <DomainObject.Predmet.ProtustrankaNazivFormatedOIB>
    <izvorni_sadrzaj>KUĆA STILIN d.o.o., OIB 38748419716</izvorni_sadrzaj>
    <derivirana_varijabla naziv="DomainObject.Predmet.ProtustrankaNazivFormatedOIB_1">KUĆA STILIN d.o.o., OIB 38748419716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STILIN d.o.o. zastupanog po punomoćniku Želimir Stilin</item>
    </izvorni_sadrzaj>
    <derivirana_varijabla naziv="DomainObject.Predmet.ProtuStrankaListFormated_1">
      <item>KUĆA STILIN d.o.o. zastupanog po punomoćniku Želimir Stilin</item>
    </derivirana_varijabla>
  </DomainObject.Predmet.ProtuStrankaListFormated>
  <DomainObject.Predmet.ProtuStrankaListFormatedOIB>
    <izvorni_sadrzaj>
      <item>KUĆA STILIN d.o.o., OIB 38748419716 zastupanog po punomoćniku Želimir Stilin</item>
    </izvorni_sadrzaj>
    <derivirana_varijabla naziv="DomainObject.Predmet.ProtuStrankaListFormatedOIB_1">
      <item>KUĆA STILIN d.o.o., OIB 38748419716 zastupanog po punomoćniku Želimir Stilin</item>
    </derivirana_varijabla>
  </DomainObject.Predmet.ProtuStrankaListFormatedOIB>
  <DomainObject.Predmet.ProtuStrankaListFormatedWithAdress>
    <izvorni_sadrzaj>
      <item>KUĆA STILIN d.o.o., Kralja Zvonimira 90, 10000 Zagreb zastupanog po punomoćniku Želimir Stilin</item>
    </izvorni_sadrzaj>
    <derivirana_varijabla naziv="DomainObject.Predmet.ProtuStrankaListFormatedWithAdress_1">
      <item>KUĆA STILIN d.o.o., Kralja Zvonimira 90, 10000 Zagreb zastupanog po punomoćniku Želimir Stilin</item>
    </derivirana_varijabla>
  </DomainObject.Predmet.ProtuStrankaListFormatedWithAdress>
  <DomainObject.Predmet.ProtuStrankaListFormatedWithAdressOIB>
    <izvorni_sadrzaj>
      <item>KUĆA STILIN d.o.o., OIB 38748419716, Kralja Zvonimira 90, 10000 Zagreb zastupanog po punomoćniku Želimir Stilin</item>
    </izvorni_sadrzaj>
    <derivirana_varijabla naziv="DomainObject.Predmet.ProtuStrankaListFormatedWithAdressOIB_1">
      <item>KUĆA STILIN d.o.o., OIB 38748419716, Kralja Zvonimira 90, 10000 Zagreb zastupanog po punomoćniku Želimir Stilin</item>
    </derivirana_varijabla>
  </DomainObject.Predmet.ProtuStrankaListFormatedWithAdressOIB>
  <DomainObject.Predmet.ProtuStrankaListNazivFormated>
    <izvorni_sadrzaj>
      <item>KUĆA STILIN d.o.o.</item>
    </izvorni_sadrzaj>
    <derivirana_varijabla naziv="DomainObject.Predmet.ProtuStrankaListNazivFormated_1">
      <item>KUĆA STILIN d.o.o.</item>
    </derivirana_varijabla>
  </DomainObject.Predmet.ProtuStrankaListNazivFormated>
  <DomainObject.Predmet.ProtuStrankaListNazivFormatedOIB>
    <izvorni_sadrzaj>
      <item>KUĆA STILIN d.o.o., OIB 38748419716</item>
    </izvorni_sadrzaj>
    <derivirana_varijabla naziv="DomainObject.Predmet.ProtuStrankaListNazivFormatedOIB_1">
      <item>KUĆA STILIN d.o.o., OIB 38748419716</item>
    </derivirana_varijabla>
  </DomainObject.Predmet.ProtuStrankaListNazivFormatedOIB>
  <DomainObject.Predmet.OstaliListFormated>
    <izvorni_sadrzaj>
      <item>Želimir Stilin punomoćnik sudionika u postupku KUĆA STILIN d.o.o.</item>
    </izvorni_sadrzaj>
    <derivirana_varijabla naziv="DomainObject.Predmet.OstaliListFormated_1">
      <item>Želimir Stilin punomoćnik sudionika u postupku KUĆA STILIN d.o.o.</item>
    </derivirana_varijabla>
  </DomainObject.Predmet.OstaliListFormated>
  <DomainObject.Predmet.OstaliListFormatedOIB>
    <izvorni_sadrzaj>
      <item>Želimir Stilin, OIB 85603433553 punomoćnik sudionika u postupku KUĆA STILIN d.o.o.</item>
    </izvorni_sadrzaj>
    <derivirana_varijabla naziv="DomainObject.Predmet.OstaliListFormatedOIB_1">
      <item>Želimir Stilin, OIB 85603433553 punomoćnik sudionika u postupku KUĆA STILIN d.o.o.</item>
    </derivirana_varijabla>
  </DomainObject.Predmet.OstaliListFormatedOIB>
  <DomainObject.Predmet.OstaliListFormatedWithAdress>
    <izvorni_sadrzaj>
      <item>Želimir Stilin, Kralja Zvonimira 90, 10000 Zagreb punomoćnik sudionika u postupku KUĆA STILIN d.o.o.</item>
    </izvorni_sadrzaj>
    <derivirana_varijabla naziv="DomainObject.Predmet.OstaliListFormatedWithAdress_1">
      <item>Želimir Stilin, Kralja Zvonimira 90, 10000 Zagreb punomoćnik sudionika u postupku KUĆA STILIN d.o.o.</item>
    </derivirana_varijabla>
  </DomainObject.Predmet.OstaliListFormatedWithAdress>
  <DomainObject.Predmet.OstaliListFormatedWithAdressOIB>
    <izvorni_sadrzaj>
      <item>Želimir Stilin, OIB 85603433553, Kralja Zvonimira 90, 10000 Zagreb punomoćnik sudionika u postupku KUĆA STILIN d.o.o.</item>
    </izvorni_sadrzaj>
    <derivirana_varijabla naziv="DomainObject.Predmet.OstaliListFormatedWithAdressOIB_1">
      <item>Želimir Stilin, OIB 85603433553, Kralja Zvonimira 90, 10000 Zagreb punomoćnik sudionika u postupku KUĆA STILIN d.o.o.</item>
    </derivirana_varijabla>
  </DomainObject.Predmet.OstaliListFormatedWithAdressOIB>
  <DomainObject.Predmet.OstaliListNazivFormated>
    <izvorni_sadrzaj>
      <item>Želimir Stilin</item>
    </izvorni_sadrzaj>
    <derivirana_varijabla naziv="DomainObject.Predmet.OstaliListNazivFormated_1">
      <item>Želimir Stilin</item>
    </derivirana_varijabla>
  </DomainObject.Predmet.OstaliListNazivFormated>
  <DomainObject.Predmet.OstaliListNazivFormatedOIB>
    <izvorni_sadrzaj>
      <item>Želimir Stilin, OIB 85603433553</item>
    </izvorni_sadrzaj>
    <derivirana_varijabla naziv="DomainObject.Predmet.OstaliListNazivFormatedOIB_1">
      <item>Želimir Stilin, OIB 85603433553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STILIN d.o.o.</izvorni_sadrzaj>
    <derivirana_varijabla naziv="DomainObject.Predmet.ProtustrankaIDrugi_1">KUĆA STILIN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KUĆA STILIN d.o.o., OIB 38748419716, Kralja Zvonimira 90, 10000 Zagreb</izvorni_sadrzaj>
    <derivirana_varijabla naziv="DomainObject.Predmet.ProtustrankaIDrugiAdressOIB_1">KUĆA STILIN d.o.o., OIB 38748419716, Kralja Zvonimira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STILIN d.o.o.</item>
      <item>Želimir Stilin</item>
    </izvorni_sadrzaj>
    <derivirana_varijabla naziv="DomainObject.Predmet.SudioniciListNaziv_1">
      <item>FINA Regionalni centar Zagreb</item>
      <item>KUĆA STILIN d.o.o.</item>
      <item>Želimir Stilin</item>
    </derivirana_varijabla>
  </DomainObject.Predmet.SudioniciListNaziv>
  <DomainObject.Predmet.SudioniciListAdressOIB>
    <izvorni_sadrzaj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izvorni_sadrzaj>
    <derivirana_varijabla naziv="DomainObject.Predmet.SudioniciListAdressOIB_1"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38748419716</item>
      <item>, OIB 85603433553</item>
    </izvorni_sadrzaj>
    <derivirana_varijabla naziv="DomainObject.Predmet.SudioniciListNazivOIB_1">
      <item>, OIB 85821130368</item>
      <item>, OIB 38748419716</item>
      <item>, OIB 85603433553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1063</properties:Characters>
  <properties:Lines>44</properties:Lines>
  <properties:Paragraphs>20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Valentina Gabud</cp:lastModifiedBy>
  <cp:lastPrinted>2018-09-11T11:53:00Z</cp:lastPrinted>
  <dcterms:modified xmlns:xsi="http://www.w3.org/2001/XMLSchema-instance" xsi:type="dcterms:W3CDTF">2018-09-11T11:53:00Z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(10. Rješenje - odgoda ročišta 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