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4c85" w14:paraId="f054c8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F1091">
        <w:t>907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F1091">
        <w:t>KAMEN BRIJEG</w:t>
      </w:r>
      <w:r w:rsidR="000A1817">
        <w:t xml:space="preserve"> </w:t>
      </w:r>
      <w:r w:rsidR="00CB18B0">
        <w:t>d.o.o.,</w:t>
      </w:r>
      <w:r w:rsidR="00DF1091">
        <w:t xml:space="preserve"> Donji Proložac (Općina Proložac), Ulica Hrvatskih branitelja 13</w:t>
      </w:r>
      <w:r w:rsidR="00D60C13">
        <w:t xml:space="preserve">, </w:t>
      </w:r>
      <w:r w:rsidR="00DF1091">
        <w:t>OIB: 08315395137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060268775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DF1091" w:rsidRPr="00DF1091">
        <w:t xml:space="preserve">KAMEN BRIJEG d.o.o., Donji Proložac (Općina Proložac), Ulica Hrvatskih branitelja 13, OIB: 08315395137, MBS: 060268775,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F1091">
        <w:t xml:space="preserve"> 679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F1091">
        <w:t>65.663,62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F1091">
        <w:t>3. ST-1907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lastRenderedPageBreak/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0CA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92AFA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St-1907/2015</izvorni_sadrzaj>
    <derivirana_varijabla naziv="DomainObject.Predmet.OznakaBroj_1">St-1907/2015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BRIJEG, društvo s ograničenom odgovornošću za građenje</izvorni_sadrzaj>
    <derivirana_varijabla naziv="DomainObject.Predmet.ProtustrankaFormated_1">  KAMEN BRIJEG, društvo s ograničenom odgovornošću za građenje</derivirana_varijabla>
  </DomainObject.Predmet.ProtustrankaFormated>
  <DomainObject.Predmet.ProtustrankaFormatedOIB>
    <izvorni_sadrzaj>  KAMEN BRIJEG, društvo s ograničenom odgovornošću za građenje, OIB 08315395137</izvorni_sadrzaj>
    <derivirana_varijabla naziv="DomainObject.Predmet.ProtustrankaFormatedOIB_1">  KAMEN BRIJEG, društvo s ograničenom odgovornošću za građenje, OIB 08315395137</derivirana_varijabla>
  </DomainObject.Predmet.ProtustrankaFormatedOIB>
  <DomainObject.Predmet.ProtustrankaFormatedWithAdress>
    <izvorni_sadrzaj> KAMEN BRIJEG, društvo s ograničenom odgovornošću za građenje, Ulica Hrvatskih branitelja 13, 21260 Donji Proložac</izvorni_sadrzaj>
    <derivirana_varijabla naziv="DomainObject.Predmet.ProtustrankaFormatedWithAdress_1"> KAMEN BRIJEG, društvo s ograničenom odgovornošću za građenje, Ulica Hrvatskih branitelja 13, 21260 Donji Proložac</derivirana_varijabla>
  </DomainObject.Predmet.ProtustrankaFormatedWithAdress>
  <DomainObject.Predmet.ProtustrankaFormatedWithAdressOIB>
    <izvorni_sadrzaj> KAMEN BRIJEG, društvo s ograničenom odgovornošću za građenje, OIB 08315395137, Ulica Hrvatskih branitelja 13, 21260 Donji Proložac</izvorni_sadrzaj>
    <derivirana_varijabla naziv="DomainObject.Predmet.ProtustrankaFormatedWithAdressOIB_1"> KAMEN BRIJEG, društvo s ograničenom odgovornošću za građenje, OIB 08315395137, Ulica Hrvatskih branitelja 13, 21260 Donji Proložac</derivirana_varijabla>
  </DomainObject.Predmet.ProtustrankaFormatedWithAdressOIB>
  <DomainObject.Predmet.ProtustrankaWithAdress>
    <izvorni_sadrzaj>KAMEN BRIJEG, društvo s ograničenom odgovornošću za građenje Ulica Hrvatskih branitelja 13, 21260 Donji Proložac</izvorni_sadrzaj>
    <derivirana_varijabla naziv="DomainObject.Predmet.ProtustrankaWithAdress_1">KAMEN BRIJEG, društvo s ograničenom odgovornošću za građenje Ulica Hrvatskih branitelja 13, 21260 Donji Proložac</derivirana_varijabla>
  </DomainObject.Predmet.ProtustrankaWithAdress>
  <DomainObject.Predmet.ProtustrankaWithAdressOIB>
    <izvorni_sadrzaj>KAMEN BRIJEG, društvo s ograničenom odgovornošću za građenje, OIB 08315395137, Ulica Hrvatskih branitelja 13, 21260 Donji Proložac</izvorni_sadrzaj>
    <derivirana_varijabla naziv="DomainObject.Predmet.ProtustrankaWithAdressOIB_1">KAMEN BRIJEG, društvo s ograničenom odgovornošću za građenje, OIB 08315395137, Ulica Hrvatskih branitelja 13, 21260 Donji Proložac</derivirana_varijabla>
  </DomainObject.Predmet.ProtustrankaWithAdressOIB>
  <DomainObject.Predmet.ProtustrankaNazivFormated>
    <izvorni_sadrzaj>KAMEN BRIJEG, društvo s ograničenom odgovornošću za građenje</izvorni_sadrzaj>
    <derivirana_varijabla naziv="DomainObject.Predmet.ProtustrankaNazivFormated_1">KAMEN BRIJEG, društvo s ograničenom odgovornošću za građenje</derivirana_varijabla>
  </DomainObject.Predmet.ProtustrankaNazivFormated>
  <DomainObject.Predmet.ProtustrankaNazivFormatedOIB>
    <izvorni_sadrzaj>KAMEN BRIJEG, društvo s ograničenom odgovornošću za građenje, OIB 08315395137</izvorni_sadrzaj>
    <derivirana_varijabla naziv="DomainObject.Predmet.ProtustrankaNazivFormatedOIB_1">KAMEN BRIJEG, društvo s ograničenom odgovornošću za građenje, OIB 08315395137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65663.62</izvorni_sadrzaj>
    <derivirana_varijabla naziv="DomainObject.Predmet.TrenutnaVrijednost_1">65663.62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KAMEN BRIJEG, društvo s ograničenom odgovornošću za građenje</item>
    </izvorni_sadrzaj>
    <derivirana_varijabla naziv="DomainObject.Predmet.ProtuStrankaListFormated_1">
      <item>KAMEN BRIJEG, društvo s ograničenom odgovornošću za građenje</item>
    </derivirana_varijabla>
  </DomainObject.Predmet.ProtuStrankaListFormated>
  <DomainObject.Predmet.ProtuStrankaListFormatedOIB>
    <izvorni_sadrzaj>
      <item>KAMEN BRIJEG, društvo s ograničenom odgovornošću za građenje, OIB 08315395137</item>
    </izvorni_sadrzaj>
    <derivirana_varijabla naziv="DomainObject.Predmet.ProtuStrankaListFormatedOIB_1">
      <item>KAMEN BRIJEG, društvo s ograničenom odgovornošću za građenje, OIB 08315395137</item>
    </derivirana_varijabla>
  </DomainObject.Predmet.ProtuStrankaListFormatedOIB>
  <DomainObject.Predmet.ProtuStrankaListFormatedWithAdress>
    <izvorni_sadrzaj>
      <item>KAMEN BRIJEG, društvo s ograničenom odgovornošću za građenje, Ulica Hrvatskih branitelja 13, 21260 Donji Proložac</item>
    </izvorni_sadrzaj>
    <derivirana_varijabla naziv="DomainObject.Predmet.ProtuStrankaListFormatedWithAdress_1">
      <item>KAMEN BRIJEG, društvo s ograničenom odgovornošću za građenje, Ulica Hrvatskih branitelja 13, 21260 Donji Proložac</item>
    </derivirana_varijabla>
  </DomainObject.Predmet.ProtuStrankaListFormatedWithAdress>
  <DomainObject.Predmet.ProtuStrankaListFormatedWithAdressOIB>
    <izvorni_sadrzaj>
      <item>KAMEN BRIJEG, društvo s ograničenom odgovornošću za građenje, OIB 08315395137, Ulica Hrvatskih branitelja 13, 21260 Donji Proložac</item>
    </izvorni_sadrzaj>
    <derivirana_varijabla naziv="DomainObject.Predmet.ProtuStrankaListFormatedWithAdressOIB_1">
      <item>KAMEN BRIJEG, društvo s ograničenom odgovornošću za građenje, OIB 08315395137, Ulica Hrvatskih branitelja 13, 21260 Donji Proložac</item>
    </derivirana_varijabla>
  </DomainObject.Predmet.ProtuStrankaListFormatedWithAdressOIB>
  <DomainObject.Predmet.ProtuStrankaListNazivFormated>
    <izvorni_sadrzaj>
      <item>KAMEN BRIJEG, društvo s ograničenom odgovornošću za građenje</item>
    </izvorni_sadrzaj>
    <derivirana_varijabla naziv="DomainObject.Predmet.ProtuStrankaListNazivFormated_1">
      <item>KAMEN BRIJEG, društvo s ograničenom odgovornošću za građenje</item>
    </derivirana_varijabla>
  </DomainObject.Predmet.ProtuStrankaListNazivFormated>
  <DomainObject.Predmet.ProtuStrankaListNazivFormatedOIB>
    <izvorni_sadrzaj>
      <item>KAMEN BRIJEG, društvo s ograničenom odgovornošću za građenje, OIB 08315395137</item>
    </izvorni_sadrzaj>
    <derivirana_varijabla naziv="DomainObject.Predmet.ProtuStrankaListNazivFormatedOIB_1">
      <item>KAMEN BRIJEG, društvo s ograničenom odgovornošću za građenje, OIB 08315395137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KAMEN BRIJEG, društvo s ograničenom odgovornošću za građenje</izvorni_sadrzaj>
    <derivirana_varijabla naziv="DomainObject.Predmet.ProtustrankaIDrugi_1">KAMEN BRIJEG,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KAMEN BRIJEG, društvo s ograničenom odgovornošću za građenje, OIB 08315395137, Ulica Hrvatskih branitelja 13, 21260 Donji Proložac</izvorni_sadrzaj>
    <derivirana_varijabla naziv="DomainObject.Predmet.ProtustrankaIDrugiAdressOIB_1">KAMEN BRIJEG, društvo s ograničenom odgovornošću za građenje, OIB 08315395137, Ulica Hrvatskih branitelja 13,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KAMEN BRIJEG, društvo s ograničenom odgovornošću za građenje</item>
    </izvorni_sadrzaj>
    <derivirana_varijabla naziv="DomainObject.Predmet.SudioniciListNaziv_1">
      <item>FINANCIJSKA AGENCIJA, RC SPLIT</item>
      <item>KAMEN BRIJEG, društvo s ograničenom odgovornošću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KAMEN BRIJEG, društvo s ograničenom odgovornošću za građenje, OIB 08315395137, Ulica Hrvatskih branitelja 13,21260 Donji Proložac</item>
    </izvorni_sadrzaj>
    <derivirana_varijabla naziv="DomainObject.Predmet.SudioniciListAdressOIB_1">
      <item>FINANCIJSKA AGENCIJA, RC SPLIT, OIB 85821130368, Mažuranićevo šetalište 24 b,21000 Split</item>
      <item>KAMEN BRIJEG, društvo s ograničenom odgovornošću za građenje, OIB 08315395137, Ulica Hrvatskih branitelja 13,21260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08315395137</item>
    </izvorni_sadrzaj>
    <derivirana_varijabla naziv="DomainObject.Predmet.SudioniciListNazivOIB_1">
      <item>, OIB 85821130368</item>
      <item>, OIB 08315395137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1839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2016-01-18T08:59:00Z</dcterms:created>
  <dc:creator>Lari Glavaš</dc:creator>
  <cp:lastModifiedBy>Lari Glavaš</cp:lastModifiedBy>
  <cp:lastPrinted>2016-01-18T08:58:00Z</cp:lastPrinted>
  <dcterms:modified xmlns:xsi="http://www.w3.org/2001/XMLSchema-instance" xsi:type="dcterms:W3CDTF">2016-01-18T08:59:00Z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