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95ef" w14:paraId="68c95ef" w:rsidRDefault="0031231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B01299">
        <w:rPr>
          <w:sz w:val="24"/>
          <w:szCs w:val="24"/>
          <w:lang w:val="pt-BR"/>
        </w:rPr>
        <w:t>-163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3223C1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3223C1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C647A0">
        <w:rPr>
          <w:sz w:val="24"/>
          <w:szCs w:val="24"/>
        </w:rPr>
        <w:t>Caki trans d.o.o., Koškovec, Koškovec 1a, OIB: 1747895</w:t>
      </w:r>
      <w:r w:rsidR="003E4586">
        <w:rPr>
          <w:sz w:val="24"/>
          <w:szCs w:val="24"/>
        </w:rPr>
        <w:t xml:space="preserve">9244, broj: </w:t>
      </w:r>
      <w:r w:rsidR="00677CAD">
        <w:rPr>
          <w:sz w:val="24"/>
          <w:szCs w:val="24"/>
        </w:rPr>
        <w:t>HR6024840081100640421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r w:rsidR="00677CAD" w:rsidRPr="00677CAD">
        <w:rPr>
          <w:sz w:val="24"/>
          <w:szCs w:val="24"/>
        </w:rPr>
        <w:t>Caki trans d.o.o.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677CAD" w:rsidRPr="00677CAD">
        <w:rPr>
          <w:sz w:val="24"/>
          <w:szCs w:val="24"/>
        </w:rPr>
        <w:t>Caki trans d.o.o.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3223C1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01299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01299" w:rsidP="00400817" w:rsidR="00B0129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01299" w:rsidP="00400817" w:rsidR="00B0129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B01299" w:rsidR="009E33A3">
      <w:pPr>
        <w:pStyle w:val="Odlomakpopisa"/>
        <w:jc w:val="both"/>
        <w:rPr>
          <w:sz w:val="24"/>
          <w:szCs w:val="24"/>
        </w:rPr>
      </w:pPr>
    </w:p>
    <w:p w:rsidRDefault="00B01299" w:rsidP="00B01299" w:rsidR="00B01299" w:rsidRPr="009E33A3">
      <w:pPr>
        <w:pStyle w:val="Odlomakpopisa"/>
        <w:jc w:val="both"/>
        <w:rPr>
          <w:sz w:val="24"/>
          <w:szCs w:val="24"/>
        </w:rPr>
      </w:pPr>
    </w:p>
    <w:sectPr w:rsidR="00B01299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5729A"/>
    <w:rsid w:val="00071CAB"/>
    <w:rsid w:val="00081DA4"/>
    <w:rsid w:val="000852A5"/>
    <w:rsid w:val="00096F64"/>
    <w:rsid w:val="00115987"/>
    <w:rsid w:val="0011660C"/>
    <w:rsid w:val="002248AC"/>
    <w:rsid w:val="002A3429"/>
    <w:rsid w:val="00310F6A"/>
    <w:rsid w:val="00312316"/>
    <w:rsid w:val="003223C1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E4586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77CAD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E45E4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01299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647A0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2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29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2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2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2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29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2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2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St-5156/2015-161</izvorni_sadrzaj>
    <derivirana_varijabla naziv="DomainObject.PredzadnjaOdlukaIzPredmeta.Oznaka_1">St-5156/2015-161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974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2019-07-16T14:08:00Z</dcterms:created>
  <dc:creator>nmarkovic</dc:creator>
  <cp:lastModifiedBy>Dijana Hadžić</cp:lastModifiedBy>
  <cp:lastPrinted>2019-07-17T09:31:00Z</cp:lastPrinted>
  <dcterms:modified xmlns:xsi="http://www.w3.org/2001/XMLSchema-instance" xsi:type="dcterms:W3CDTF">2019-07-17T09:31:00Z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(93. zaključak - vraćanje jamčevine Caki trans.docx)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