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3d75" w14:paraId="6f83d75" w:rsidRDefault="00B32152" w:rsidP="00B32152" w:rsidR="00B32152" w:rsidRPr="00A11249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A11249">
      <w:pPr>
        <w:rPr>
          <w:b/>
        </w:rPr>
      </w:pPr>
    </w:p>
    <w:p w:rsidRDefault="00B32152" w:rsidP="00B32152" w:rsidR="00B32152" w:rsidRPr="00A11249"/>
    <w:p w:rsidRDefault="00B32152" w:rsidP="00F048E6" w:rsidR="00F048E6" w:rsidRPr="00A11249">
      <w:pPr>
        <w:rPr>
          <w:b/>
          <w:bCs/>
        </w:rPr>
      </w:pPr>
      <w:r w:rsidRPr="00A11249">
        <w:rPr>
          <w:b/>
          <w:bCs/>
        </w:rPr>
        <w:t>REPUBLIKA HRVATSKA</w:t>
      </w:r>
    </w:p>
    <w:p w:rsidRDefault="00B32152" w:rsidP="00B32152" w:rsidR="00F048E6" w:rsidRPr="00A11249">
      <w:pPr>
        <w:rPr>
          <w:b/>
          <w:bCs/>
        </w:rPr>
      </w:pPr>
      <w:r w:rsidRPr="00A11249">
        <w:rPr>
          <w:b/>
          <w:bCs/>
        </w:rPr>
        <w:t>TRGOVAČKI SUD U ZADRU</w:t>
      </w:r>
    </w:p>
    <w:p w:rsidRDefault="00F048E6" w:rsidP="00B32152" w:rsidR="00B32152" w:rsidRPr="00A11249">
      <w:r w:rsidRPr="00A11249">
        <w:t>Dr. Franje Tuđmana 35</w:t>
      </w:r>
      <w:r w:rsidR="00B32152" w:rsidRPr="00A11249">
        <w:t xml:space="preserve"> </w:t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</w:p>
    <w:p w:rsidRDefault="00C03F56" w:rsidP="00B32152" w:rsidR="00C03F56" w:rsidRPr="00A11249"/>
    <w:p w:rsidRDefault="007133D7" w:rsidP="00B32152" w:rsidR="00B34761" w:rsidRPr="00A11249">
      <w:pPr>
        <w:jc w:val="center"/>
        <w:rPr>
          <w:b/>
          <w:bCs/>
        </w:rPr>
      </w:pPr>
      <w:r>
        <w:rPr>
          <w:b/>
          <w:bCs/>
        </w:rPr>
        <w:t>U I M E R E P U B L I K E  H R V A T S K E</w:t>
      </w:r>
      <w:r w:rsidR="001F4418" w:rsidRPr="00A11249">
        <w:rPr>
          <w:b/>
          <w:bCs/>
        </w:rPr>
        <w:t xml:space="preserve"> </w:t>
      </w:r>
    </w:p>
    <w:p w:rsidRDefault="00226A0B" w:rsidP="00B32152" w:rsidR="00226A0B" w:rsidRPr="00A11249">
      <w:pPr>
        <w:jc w:val="center"/>
        <w:rPr>
          <w:b/>
          <w:bCs/>
        </w:rPr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J E Š E N J E</w:t>
      </w:r>
    </w:p>
    <w:p w:rsidRDefault="00E57829" w:rsidP="001D381A" w:rsidR="00E57829" w:rsidRPr="00A11249">
      <w:pPr>
        <w:jc w:val="both"/>
      </w:pPr>
    </w:p>
    <w:p w:rsidRDefault="00B32152" w:rsidP="00A11249" w:rsidR="00214B54" w:rsidRPr="00A11249">
      <w:pPr>
        <w:ind w:firstLine="708"/>
        <w:jc w:val="both"/>
      </w:pPr>
      <w:r w:rsidRPr="00A11249">
        <w:t xml:space="preserve">Trgovački sud u Zadru, </w:t>
      </w:r>
      <w:r w:rsidR="00663FB1" w:rsidRPr="00A11249">
        <w:t>OIB:</w:t>
      </w:r>
      <w:r w:rsidR="0082492A" w:rsidRPr="00A11249">
        <w:t xml:space="preserve">3967046465, </w:t>
      </w:r>
      <w:r w:rsidRPr="00A11249">
        <w:t>po su</w:t>
      </w:r>
      <w:r w:rsidR="0082492A" w:rsidRPr="00A11249">
        <w:t xml:space="preserve">tkinji Ani Markač, </w:t>
      </w:r>
      <w:r w:rsidR="002A31C1" w:rsidRPr="00A11249">
        <w:t>postupajući po prijedlogu</w:t>
      </w:r>
      <w:r w:rsidR="00E57829" w:rsidRPr="00A11249">
        <w:t xml:space="preserve"> za </w:t>
      </w:r>
      <w:r w:rsidR="0082492A" w:rsidRPr="00A11249">
        <w:t xml:space="preserve">otvaranje stečajnog postupka </w:t>
      </w:r>
      <w:r w:rsidR="00E57829" w:rsidRPr="00A11249">
        <w:t xml:space="preserve">nad </w:t>
      </w:r>
      <w:r w:rsidR="000E720A" w:rsidRPr="00A11249">
        <w:t xml:space="preserve">dužnikom </w:t>
      </w:r>
      <w:r w:rsidR="00A11249" w:rsidRPr="00A11249">
        <w:t xml:space="preserve">ADRIATIC SECURITY d.o.o. Zadar, Andrije Hebranga 9, OIB:44190545321, </w:t>
      </w:r>
      <w:r w:rsidR="00CC4A50" w:rsidRPr="00A11249">
        <w:t xml:space="preserve">dana </w:t>
      </w:r>
      <w:r w:rsidR="007133D7">
        <w:t>6. veljače 2017.</w:t>
      </w:r>
      <w:r w:rsidR="00C03F56" w:rsidRPr="00A11249">
        <w:t>,</w:t>
      </w:r>
    </w:p>
    <w:p w:rsidRDefault="00B34761" w:rsidP="00B32152" w:rsidR="00B34761" w:rsidRPr="00A11249">
      <w:pPr>
        <w:jc w:val="center"/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i j e š i o</w:t>
      </w:r>
      <w:r w:rsidR="001D381A" w:rsidRPr="00A11249">
        <w:rPr>
          <w:b/>
          <w:bCs/>
        </w:rPr>
        <w:t xml:space="preserve">    j e</w:t>
      </w:r>
    </w:p>
    <w:p w:rsidRDefault="005D4F0E" w:rsidP="007F5B91" w:rsidR="005D4F0E" w:rsidRPr="00A11249">
      <w:pPr>
        <w:jc w:val="both"/>
      </w:pPr>
    </w:p>
    <w:p w:rsidRDefault="0082492A" w:rsidP="00C03F56" w:rsidR="00082450" w:rsidRPr="00A11249">
      <w:pPr>
        <w:jc w:val="both"/>
      </w:pPr>
      <w:r w:rsidRPr="00A11249">
        <w:tab/>
      </w:r>
      <w:r w:rsidR="00082450" w:rsidRPr="00A11249">
        <w:t xml:space="preserve">Odbacuje se prijedlog </w:t>
      </w:r>
      <w:r w:rsidR="008F307C" w:rsidRPr="00A11249">
        <w:t>Financijske agencije, RC Split, Podružnic</w:t>
      </w:r>
      <w:r w:rsidR="00C03F56" w:rsidRPr="00A11249">
        <w:t>e</w:t>
      </w:r>
      <w:r w:rsidR="008F307C" w:rsidRPr="00A11249">
        <w:t xml:space="preserve"> </w:t>
      </w:r>
      <w:r w:rsidR="000E720A" w:rsidRPr="00A11249">
        <w:t xml:space="preserve">Zadar, </w:t>
      </w:r>
      <w:r w:rsidR="00082450" w:rsidRPr="00A11249">
        <w:t xml:space="preserve">za </w:t>
      </w:r>
      <w:r w:rsidRPr="00A11249">
        <w:t xml:space="preserve">otvaranje stečajnog postupka </w:t>
      </w:r>
      <w:r w:rsidR="00082450" w:rsidRPr="00A11249">
        <w:t>nad dužnikom</w:t>
      </w:r>
      <w:r w:rsidRPr="00A11249">
        <w:t xml:space="preserve"> </w:t>
      </w:r>
      <w:r w:rsidR="00A11249" w:rsidRPr="00A11249">
        <w:t>ADRIATIC SECURITY d.o.o. Zadar, Andrije Hebranga 9, OIB:44190545321</w:t>
      </w:r>
      <w:r w:rsidR="00A11249">
        <w:t xml:space="preserve">, od </w:t>
      </w:r>
      <w:r w:rsidR="00C03F56" w:rsidRPr="00A11249">
        <w:t xml:space="preserve">4. </w:t>
      </w:r>
      <w:r w:rsidR="00A11249">
        <w:t xml:space="preserve">studenog </w:t>
      </w:r>
      <w:r w:rsidR="00C03F56" w:rsidRPr="00A11249">
        <w:t>2016.</w:t>
      </w:r>
      <w:r w:rsidR="001E06AE" w:rsidRPr="00A11249">
        <w:t xml:space="preserve"> kao nedopušten</w:t>
      </w:r>
      <w:r w:rsidR="0027304E" w:rsidRPr="00A11249">
        <w:t>.</w:t>
      </w:r>
      <w:r w:rsidR="00E5083F" w:rsidRPr="00A11249">
        <w:t xml:space="preserve"> </w:t>
      </w:r>
    </w:p>
    <w:p w:rsidRDefault="00B34761" w:rsidP="0027304E" w:rsidR="00B34761" w:rsidRPr="00A11249"/>
    <w:p w:rsidRDefault="000050AB" w:rsidP="00C03F56" w:rsidR="000050AB" w:rsidRPr="00A11249">
      <w:pPr>
        <w:jc w:val="center"/>
      </w:pPr>
      <w:r w:rsidRPr="00A11249">
        <w:t>O</w:t>
      </w:r>
      <w:r w:rsidR="00C03F56" w:rsidRPr="00A11249">
        <w:t>brazloženje</w:t>
      </w:r>
    </w:p>
    <w:p w:rsidRDefault="000050AB" w:rsidP="000050AB" w:rsidR="000050AB" w:rsidRPr="00A11249">
      <w:pPr>
        <w:jc w:val="center"/>
      </w:pPr>
    </w:p>
    <w:p w:rsidRDefault="000050AB" w:rsidP="007133D7" w:rsidR="007133D7" w:rsidRPr="00A11249">
      <w:pPr>
        <w:jc w:val="both"/>
      </w:pPr>
      <w:r w:rsidRPr="00A11249">
        <w:tab/>
      </w:r>
      <w:r w:rsidR="0027304E" w:rsidRPr="00A11249">
        <w:t xml:space="preserve">Dana </w:t>
      </w:r>
      <w:r w:rsidR="0082492A" w:rsidRPr="00A11249">
        <w:t xml:space="preserve">4. </w:t>
      </w:r>
      <w:r w:rsidR="00A11249">
        <w:t xml:space="preserve">studenog </w:t>
      </w:r>
      <w:r w:rsidR="0082492A" w:rsidRPr="00A11249">
        <w:t xml:space="preserve">2016. </w:t>
      </w:r>
      <w:r w:rsidR="008F307C" w:rsidRPr="00A11249">
        <w:t xml:space="preserve">Financijska agencija, RC </w:t>
      </w:r>
      <w:r w:rsidR="00745676" w:rsidRPr="00A11249">
        <w:t xml:space="preserve">Split, Podružnica </w:t>
      </w:r>
      <w:r w:rsidR="000E720A" w:rsidRPr="00A11249">
        <w:t xml:space="preserve">Zadar, </w:t>
      </w:r>
      <w:r w:rsidR="008F307C" w:rsidRPr="00A11249">
        <w:t>podnijela</w:t>
      </w:r>
      <w:r w:rsidR="0027304E" w:rsidRPr="00A11249">
        <w:t xml:space="preserve"> je prijedlog za </w:t>
      </w:r>
      <w:r w:rsidR="0082492A" w:rsidRPr="00A11249">
        <w:t xml:space="preserve">otvaranje stečajnog postupka nad dužnikom </w:t>
      </w:r>
      <w:r w:rsidR="00A11249" w:rsidRPr="00A11249">
        <w:t>ADRIATIC SECURITY d.o.o. Zadar, Andrije Hebranga 9, OIB:44190545321</w:t>
      </w:r>
      <w:r w:rsidR="00A11249">
        <w:t>.</w:t>
      </w:r>
    </w:p>
    <w:p w:rsidRDefault="00C03F56" w:rsidP="007133D7" w:rsidR="000E720A" w:rsidRPr="00A11249">
      <w:pPr>
        <w:ind w:firstLine="708"/>
        <w:jc w:val="both"/>
      </w:pPr>
      <w:r w:rsidRPr="00A11249">
        <w:t>Odredbom čl. 10. Stečajnog zakona (Narodne novine broj 71/15, dalje: SZ) propisano je da se u predstečajnom i stečajnom postupku na odgovarajući način primjenjuju pravila parničnog postupka u postupku pred trgovačkim sudovima. Nadalje, odredbom čl. 194. st. 2. Zakona o parničnom postupku (Narodne novine broj 53/91, 91/92, 112/99, 117/03, 88/05, 84/08, 96/08, 123/08, 57/11 i 25/13, nadalje ZPP) propisano je da dok parnica teče ne može se u pogledu istog zahtjeva pokrenuti nova parnica među istim strankama, a ako takva parnica bude pokrenuta, sud će tužbu odbaciti. Sud će u tijeku cijelog postupka po službenoj dužnosti  paziti teče li već druga parnica o istom zahtjevu među istim strankama (st. 3.).</w:t>
      </w:r>
    </w:p>
    <w:p w:rsidRDefault="00C03F56" w:rsidP="007133D7" w:rsidR="000E720A" w:rsidRPr="00A11249">
      <w:pPr>
        <w:ind w:firstLine="708"/>
        <w:jc w:val="both"/>
      </w:pPr>
      <w:r w:rsidRPr="00A11249">
        <w:t xml:space="preserve">Postupajući u skladu s naprijed citiranim zakonskim odredbama, ovaj sud je po službenoj dužnosti pribavio spis predmeta istog </w:t>
      </w:r>
      <w:r w:rsidR="007133D7">
        <w:t xml:space="preserve">Suda </w:t>
      </w:r>
      <w:r w:rsidRPr="00A11249">
        <w:t xml:space="preserve">pod poslovnim brojevima </w:t>
      </w:r>
      <w:r w:rsidR="00A11249">
        <w:t>2</w:t>
      </w:r>
      <w:r w:rsidRPr="00A11249">
        <w:t xml:space="preserve"> St-</w:t>
      </w:r>
      <w:r w:rsidR="00A11249">
        <w:t>1041/16</w:t>
      </w:r>
      <w:r w:rsidRPr="00A11249">
        <w:t>, te je uvidom u potonj</w:t>
      </w:r>
      <w:r w:rsidR="005B784E" w:rsidRPr="00A11249">
        <w:t>i</w:t>
      </w:r>
      <w:r w:rsidRPr="00A11249">
        <w:t xml:space="preserve"> utvrđeno da je na temelju prije podnesen</w:t>
      </w:r>
      <w:r w:rsidR="005B784E" w:rsidRPr="00A11249">
        <w:t xml:space="preserve">og prijedloga </w:t>
      </w:r>
      <w:r w:rsidR="00A018B2">
        <w:t>samog dužnika rješenjem suda od 11. studenog 2016. u 11,00 sati otvoren stečajni postupak u odnosu na uvodno označenog dužnika.</w:t>
      </w:r>
    </w:p>
    <w:p w:rsidRDefault="00C03F56" w:rsidP="005B784E" w:rsidR="00C03F56" w:rsidRPr="00A11249">
      <w:pPr>
        <w:ind w:firstLine="708"/>
        <w:jc w:val="both"/>
      </w:pPr>
      <w:r w:rsidRPr="00A11249">
        <w:t>S</w:t>
      </w:r>
      <w:r w:rsidR="007133D7">
        <w:t xml:space="preserve">lijedom navedenog, temeljem </w:t>
      </w:r>
      <w:r w:rsidRPr="00A11249">
        <w:t xml:space="preserve">odredbe čl. čl. 10. SZ-a u svezi s čl. 194. st. 3. i 4. ZPP-a, odlučeno </w:t>
      </w:r>
      <w:r w:rsidR="007133D7">
        <w:t xml:space="preserve">je </w:t>
      </w:r>
      <w:r w:rsidRPr="00A11249">
        <w:t xml:space="preserve">kao u izreci rješenja. </w:t>
      </w:r>
    </w:p>
    <w:p w:rsidRDefault="005F089D" w:rsidP="008326B6" w:rsidR="005F089D" w:rsidRPr="00A11249"/>
    <w:p w:rsidRDefault="000050AB" w:rsidP="00E57829" w:rsidR="00240BFA" w:rsidRPr="00A11249">
      <w:pPr>
        <w:jc w:val="center"/>
      </w:pPr>
      <w:r w:rsidRPr="00A11249">
        <w:t>U Zadru</w:t>
      </w:r>
      <w:r w:rsidR="000E720A" w:rsidRPr="00A11249">
        <w:t xml:space="preserve"> </w:t>
      </w:r>
      <w:r w:rsidR="007133D7">
        <w:t>6. veljače 2017.</w:t>
      </w:r>
    </w:p>
    <w:p w:rsidRDefault="00240BFA" w:rsidP="008326B6" w:rsidR="00B95CF4" w:rsidRPr="00A11249">
      <w:pPr>
        <w:ind w:left="5664"/>
        <w:jc w:val="right"/>
      </w:pPr>
      <w:r w:rsidRPr="00A11249">
        <w:t xml:space="preserve">             </w:t>
      </w:r>
    </w:p>
    <w:p w:rsidRDefault="007133D7" w:rsidP="007133D7" w:rsidR="000E720A" w:rsidRPr="00A11249">
      <w:r>
        <w:tab/>
      </w:r>
      <w:r>
        <w:tab/>
      </w:r>
      <w:r>
        <w:tab/>
      </w:r>
      <w:r>
        <w:tab/>
        <w:t xml:space="preserve">                              </w:t>
      </w:r>
      <w:r w:rsidR="00637332">
        <w:tab/>
      </w:r>
      <w:r w:rsidR="00637332">
        <w:tab/>
      </w:r>
      <w:r w:rsidR="00637332">
        <w:tab/>
      </w:r>
      <w:r w:rsidR="00637332">
        <w:tab/>
      </w:r>
      <w:r w:rsidR="00637332">
        <w:tab/>
        <w:t xml:space="preserve">       </w:t>
      </w:r>
      <w:r w:rsidR="00240BFA" w:rsidRPr="00A11249">
        <w:t>S</w:t>
      </w:r>
      <w:r w:rsidR="000E720A" w:rsidRPr="00A11249">
        <w:t>utkinja</w:t>
      </w:r>
    </w:p>
    <w:p w:rsidRDefault="00637332" w:rsidP="00637332" w:rsidR="00A52522" w:rsidRPr="00A11249">
      <w:pPr>
        <w:ind w:firstLine="708" w:left="6372"/>
      </w:pPr>
      <w:r>
        <w:t xml:space="preserve">             </w:t>
      </w:r>
      <w:r w:rsidR="00C03F56" w:rsidRPr="00A11249">
        <w:t>Ana Markač</w:t>
      </w:r>
    </w:p>
    <w:p w:rsidRDefault="007133D7" w:rsidP="000050AB" w:rsidR="007133D7"/>
    <w:p w:rsidRDefault="000050AB" w:rsidP="000050AB" w:rsidR="000050AB" w:rsidRPr="00A11249">
      <w:r w:rsidRPr="00A11249">
        <w:t xml:space="preserve">POUKA O PRAVNOM LIJEKU: </w:t>
      </w:r>
    </w:p>
    <w:p w:rsidRDefault="000E720A" w:rsidP="007133D7" w:rsidR="00F52136" w:rsidRPr="00A11249">
      <w:pPr>
        <w:jc w:val="both"/>
      </w:pPr>
      <w:r w:rsidRPr="00A1124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11249">
          <w:t>12. st</w:t>
        </w:r>
      </w:smartTag>
      <w:r w:rsidRPr="00A1124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11249">
          <w:t>19. st</w:t>
        </w:r>
      </w:smartTag>
      <w:r w:rsidRPr="00A11249">
        <w:t>. 1. i 2. SZ-a). Žalba se podnosi ovom sudu u 2 (dva) istovjetna primjerka, a o žalbi odlučuje Visoki trgovački sud Republike Hrvatske.</w:t>
      </w:r>
    </w:p>
    <w:p w:rsidRDefault="007133D7" w:rsidP="00671657" w:rsidR="007133D7"/>
    <w:p w:rsidRDefault="00671657" w:rsidP="00671657" w:rsidR="00671657" w:rsidRPr="00A11249">
      <w:r w:rsidRPr="00A11249">
        <w:t xml:space="preserve">Dostaviti: </w:t>
      </w:r>
    </w:p>
    <w:p w:rsidRDefault="000E720A" w:rsidP="00671657" w:rsidR="000E720A" w:rsidRPr="00A11249">
      <w:pPr>
        <w:numPr>
          <w:ilvl w:val="0"/>
          <w:numId w:val="3"/>
        </w:numPr>
      </w:pPr>
      <w:r w:rsidRPr="00A11249">
        <w:t>FINA</w:t>
      </w:r>
    </w:p>
    <w:p w:rsidRDefault="00671657" w:rsidP="00671657" w:rsidR="00671657" w:rsidRPr="00A11249">
      <w:pPr>
        <w:numPr>
          <w:ilvl w:val="0"/>
          <w:numId w:val="3"/>
        </w:numPr>
      </w:pPr>
      <w:r w:rsidRPr="00A11249">
        <w:t>e-oglasna ploča</w:t>
      </w:r>
    </w:p>
    <w:p w:rsidRDefault="00671657" w:rsidP="00671657" w:rsidR="00671657" w:rsidRPr="00A11249">
      <w:pPr>
        <w:numPr>
          <w:ilvl w:val="0"/>
          <w:numId w:val="3"/>
        </w:numPr>
      </w:pPr>
      <w:r w:rsidRPr="00A11249">
        <w:t>u spis.</w:t>
      </w:r>
    </w:p>
    <w:p w:rsidRDefault="00233642" w:rsidP="00233642" w:rsidR="00233642" w:rsidRPr="00A11249"/>
    <w:p w:rsidRDefault="00671657" w:rsidP="00233642" w:rsidR="00671657" w:rsidRPr="00A11249"/>
    <w:p w:rsidRDefault="00024CA6" w:rsidP="00024CA6" w:rsidR="00024CA6" w:rsidRPr="00A11249"/>
    <w:p w:rsidRDefault="00024CA6" w:rsidP="00024CA6" w:rsidR="00024CA6" w:rsidRPr="00A11249"/>
    <w:p w:rsidRDefault="00024CA6" w:rsidP="00024CA6" w:rsidR="00024CA6" w:rsidRPr="00A11249"/>
    <w:p w:rsidRDefault="00233642" w:rsidP="00233642" w:rsidR="00233642" w:rsidRPr="00A11249"/>
    <w:p w:rsidRDefault="00233642" w:rsidP="00233642" w:rsidR="00233642" w:rsidRPr="00A11249"/>
    <w:p w:rsidRDefault="000C0113" w:rsidP="000050AB" w:rsidR="000C0113" w:rsidRPr="00A11249"/>
    <w:sectPr w:rsidSect="007133D7" w:rsidR="000C0113" w:rsidRPr="00A11249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6028A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    </w:t>
    </w:r>
    <w:r w:rsidR="00663FB1">
      <w:t>Posl. broj: 2 St-</w:t>
    </w:r>
    <w:r w:rsidR="00CC4A50">
      <w:t>1</w:t>
    </w:r>
    <w:r w:rsidR="00A018B2">
      <w:t>116</w:t>
    </w:r>
    <w:r w:rsidR="00663FB1">
      <w:t>/16-</w:t>
    </w:r>
    <w:r w:rsidR="00A018B2">
      <w:t>4</w:t>
    </w:r>
  </w:p>
  <w:p w:rsidRDefault="00DF6BB2" w:rsidP="00663FB1" w:rsidR="00DF6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r>
      <w:t xml:space="preserve">Posl. broj: 2 </w:t>
    </w:r>
    <w:r w:rsidR="000E720A">
      <w:t>St-</w:t>
    </w:r>
    <w:r w:rsidR="00B84397">
      <w:t>1116/16-4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028A"/>
    <w:rsid w:val="00061912"/>
    <w:rsid w:val="00067C34"/>
    <w:rsid w:val="00067DA8"/>
    <w:rsid w:val="00082450"/>
    <w:rsid w:val="000C0113"/>
    <w:rsid w:val="000E4AB5"/>
    <w:rsid w:val="000E720A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6CC1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37332"/>
    <w:rsid w:val="00660E87"/>
    <w:rsid w:val="00663FB1"/>
    <w:rsid w:val="00667431"/>
    <w:rsid w:val="00671657"/>
    <w:rsid w:val="006B78E4"/>
    <w:rsid w:val="007133D7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018B2"/>
    <w:rsid w:val="00A1124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84397"/>
    <w:rsid w:val="00B95CF4"/>
    <w:rsid w:val="00BD1FB0"/>
    <w:rsid w:val="00BD5B59"/>
    <w:rsid w:val="00BE3123"/>
    <w:rsid w:val="00C004D0"/>
    <w:rsid w:val="00C03F56"/>
    <w:rsid w:val="00C301C6"/>
    <w:rsid w:val="00C517B3"/>
    <w:rsid w:val="00C51ED8"/>
    <w:rsid w:val="00CC4A50"/>
    <w:rsid w:val="00D2701D"/>
    <w:rsid w:val="00D726E2"/>
    <w:rsid w:val="00DD3B0B"/>
    <w:rsid w:val="00DF6BB2"/>
    <w:rsid w:val="00E21197"/>
    <w:rsid w:val="00E22A4F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52136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3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3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3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3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3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3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3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3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SECURITY d.o.o. za tjelesnu i tehničku zaštitu, protupožarnu zaštitu i zaštitu na radu</izvorni_sadrzaj>
    <derivirana_varijabla naziv="DomainObject.Predmet.ProtustrankaFormated_1">  ADRIATIC SECURITY d.o.o. za tjelesnu i tehničku zaštitu, protupožarnu zaštitu i zaštitu na radu</derivirana_varijabla>
  </DomainObject.Predmet.ProtustrankaFormated>
  <DomainObject.Predmet.ProtustrankaFormatedOIB>
    <izvorni_sadrzaj>  ADRIATIC SECURITY d.o.o. za tjelesnu i tehničku zaštitu, protupožarnu zaštitu i zaštitu na radu, OIB 44190545321</izvorni_sadrzaj>
    <derivirana_varijabla naziv="DomainObject.Predmet.ProtustrankaFormatedOIB_1">  ADRIATIC SECURITY d.o.o. za tjelesnu i tehničku zaštitu, protupožarnu zaštitu i zaštitu na radu, OIB 44190545321</derivirana_varijabla>
  </DomainObject.Predmet.ProtustrankaFormatedOIB>
  <DomainObject.Predmet.ProtustrankaFormatedWithAdress>
    <izvorni_sadrzaj> ADRIATIC SECURITY d.o.o. za tjelesnu i tehničku zaštitu, protupožarnu zaštitu i zaštitu na radu, Andrije Hebranga 9, 23000 Zadar</izvorni_sadrzaj>
    <derivirana_varijabla naziv="DomainObject.Predmet.ProtustrankaFormatedWithAdress_1"> ADRIATIC SECURITY d.o.o. za tjelesnu i tehničku zaštitu, protupožarnu zaštitu i zaštitu na radu, Andrije Hebranga 9, 23000 Zadar</derivirana_varijabla>
  </DomainObject.Predmet.ProtustrankaFormatedWithAdress>
  <DomainObject.Predmet.ProtustrankaFormatedWithAdressOIB>
    <izvorni_sadrzaj> ADRIATIC SECURITY d.o.o. za tjelesnu i tehničku zaštitu, protupožarnu zaštitu i zaštitu na radu, OIB 44190545321, Andrije Hebranga 9, 23000 Zadar</izvorni_sadrzaj>
    <derivirana_varijabla naziv="DomainObject.Predmet.ProtustrankaFormatedWithAdressOIB_1"> ADRIATIC SECURITY d.o.o. za tjelesnu i tehničku zaštitu, protupožarnu zaštitu i zaštitu na radu, OIB 44190545321, Andrije Hebranga 9, 23000 Zadar</derivirana_varijabla>
  </DomainObject.Predmet.ProtustrankaFormatedWithAdressOIB>
  <DomainObject.Predmet.ProtustrankaWithAdress>
    <izvorni_sadrzaj>ADRIATIC SECURITY d.o.o. za tjelesnu i tehničku zaštitu, protupožarnu zaštitu i zaštitu na radu Andrije Hebranga 9, 23000 Zadar</izvorni_sadrzaj>
    <derivirana_varijabla naziv="DomainObject.Predmet.ProtustrankaWithAdress_1">ADRIATIC SECURITY d.o.o. za tjelesnu i tehničku zaštitu, protupožarnu zaštitu i zaštitu na radu Andrije Hebranga 9, 23000 Zadar</derivirana_varijabla>
  </DomainObject.Predmet.ProtustrankaWithAdress>
  <DomainObject.Predmet.ProtustrankaWithAdressOIB>
    <izvorni_sadrzaj>ADRIATIC SECURITY d.o.o. za tjelesnu i tehničku zaštitu, protupožarnu zaštitu i zaštitu na radu, OIB 44190545321, Andrije Hebranga 9, 23000 Zadar</izvorni_sadrzaj>
    <derivirana_varijabla naziv="DomainObject.Predmet.ProtustrankaWithAdressOIB_1">ADRIATIC SECURITY d.o.o. za tjelesnu i tehničku zaštitu, protupožarnu zaštitu i zaštitu na radu, OIB 44190545321, Andrije Hebranga 9, 23000 Zadar</derivirana_varijabla>
  </DomainObject.Predmet.ProtustrankaWithAdressOIB>
  <DomainObject.Predmet.ProtustrankaNazivFormated>
    <izvorni_sadrzaj>ADRIATIC SECURITY d.o.o. za tjelesnu i tehničku zaštitu, protupožarnu zaštitu i zaštitu na radu</izvorni_sadrzaj>
    <derivirana_varijabla naziv="DomainObject.Predmet.ProtustrankaNazivFormated_1">ADRIATIC SECURITY d.o.o. za tjelesnu i tehničku zaštitu, protupožarnu zaštitu i zaštitu na radu</derivirana_varijabla>
  </DomainObject.Predmet.ProtustrankaNazivFormated>
  <DomainObject.Predmet.ProtustrankaNazivFormatedOIB>
    <izvorni_sadrzaj>ADRIATIC SECURITY d.o.o. za tjelesnu i tehničku zaštitu, protupožarnu zaštitu i zaštitu na radu, OIB 44190545321</izvorni_sadrzaj>
    <derivirana_varijabla naziv="DomainObject.Predmet.ProtustrankaNazivFormatedOIB_1">ADRIATIC SECURITY d.o.o. za tjelesnu i tehničku zaštitu, protupožarnu zaštitu i zaštitu na radu, OIB 44190545321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6627776.35</izvorni_sadrzaj>
    <derivirana_varijabla naziv="DomainObject.Predmet.TrenutnaVrijednost_1">6627776.35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SECURITY d.o.o. za tjelesnu i tehničku zaštitu, protupožarnu zaštitu i zaštitu na radu</item>
    </izvorni_sadrzaj>
    <derivirana_varijabla naziv="DomainObject.Predmet.ProtuStrankaListFormated_1">
      <item>ADRIATIC SECURITY d.o.o. za tjelesnu i tehničku zaštitu, protupožarnu zaštitu i zaštitu na radu</item>
    </derivirana_varijabla>
  </DomainObject.Predmet.ProtuStrankaListFormated>
  <DomainObject.Predmet.ProtuStrankaListFormatedOIB>
    <izvorni_sadrzaj>
      <item>ADRIATIC SECURITY d.o.o. za tjelesnu i tehničku zaštitu, protupožarnu zaštitu i zaštitu na radu, OIB 44190545321</item>
    </izvorni_sadrzaj>
    <derivirana_varijabla naziv="DomainObject.Predmet.ProtuStrankaListFormatedOIB_1">
      <item>ADRIATIC SECURITY d.o.o. za tjelesnu i tehničku zaštitu, protupožarnu zaštitu i zaštitu na radu, OIB 44190545321</item>
    </derivirana_varijabla>
  </DomainObject.Predmet.ProtuStrankaListFormatedOIB>
  <DomainObject.Predmet.ProtuStrankaListFormatedWithAdress>
    <izvorni_sadrzaj>
      <item>ADRIATIC SECURITY d.o.o. za tjelesnu i tehničku zaštitu, protupožarnu zaštitu i zaštitu na radu, Andrije Hebranga 9, 23000 Zadar</item>
    </izvorni_sadrzaj>
    <derivirana_varijabla naziv="DomainObject.Predmet.ProtuStrankaListFormatedWithAdress_1">
      <item>ADRIATIC SECURITY d.o.o. za tjelesnu i tehničku zaštitu, protupožarnu zaštitu i zaštitu na radu, Andrije Hebranga 9, 23000 Zadar</item>
    </derivirana_varijabla>
  </DomainObject.Predmet.ProtuStrankaListFormatedWithAdress>
  <DomainObject.Predmet.ProtuStrankaListFormatedWithAdressOIB>
    <izvorni_sadrzaj>
      <item>ADRIATIC SECURITY d.o.o. za tjelesnu i tehničku zaštitu, protupožarnu zaštitu i zaštitu na radu, OIB 44190545321, Andrije Hebranga 9, 23000 Zadar</item>
    </izvorni_sadrzaj>
    <derivirana_varijabla naziv="DomainObject.Predmet.ProtuStrankaListFormatedWithAdressOIB_1">
      <item>ADRIATIC SECURITY d.o.o. za tjelesnu i tehničku zaštitu, protupožarnu zaštitu i zaštitu na radu, OIB 44190545321, Andrije Hebranga 9, 23000 Zadar</item>
    </derivirana_varijabla>
  </DomainObject.Predmet.ProtuStrankaListFormatedWithAdressOIB>
  <DomainObject.Predmet.ProtuStrankaListNazivFormated>
    <izvorni_sadrzaj>
      <item>ADRIATIC SECURITY d.o.o. za tjelesnu i tehničku zaštitu, protupožarnu zaštitu i zaštitu na radu</item>
    </izvorni_sadrzaj>
    <derivirana_varijabla naziv="DomainObject.Predmet.ProtuStrankaListNazivFormated_1">
      <item>ADRIATIC SECURITY d.o.o. za tjelesnu i tehničku zaštitu, protupožarnu zaštitu i zaštitu na radu</item>
    </derivirana_varijabla>
  </DomainObject.Predmet.ProtuStrankaListNazivFormated>
  <DomainObject.Predmet.ProtuStrankaListNazivFormatedOIB>
    <izvorni_sadrzaj>
      <item>ADRIATIC SECURITY d.o.o. za tjelesnu i tehničku zaštitu, protupožarnu zaštitu i zaštitu na radu, OIB 44190545321</item>
    </izvorni_sadrzaj>
    <derivirana_varijabla naziv="DomainObject.Predmet.ProtuStrankaListNazivFormatedOIB_1">
      <item>ADRIATIC SECURITY d.o.o. za tjelesnu i tehničku zaštitu, protupožarnu zaštitu i zaštitu na radu, OIB 44190545321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SECURITY d.o.o. za tjelesnu i tehničku zaštitu, protupožarnu zaštitu i zaštitu na radu</izvorni_sadrzaj>
    <derivirana_varijabla naziv="DomainObject.Predmet.ProtustrankaIDrugi_1">ADRIATIC SECURITY d.o.o. za tjelesnu i tehničku zaštitu, protupožarnu zaštitu i zaštitu na radu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ADRIATIC SECURITY d.o.o. za tjelesnu i tehničku zaštitu, protupožarnu zaštitu i zaštitu na radu, OIB 44190545321, Andrije Hebranga 9, 23000 Zadar</izvorni_sadrzaj>
    <derivirana_varijabla naziv="DomainObject.Predmet.ProtustrankaIDrugiAdressOIB_1">ADRIATIC SECURITY d.o.o. za tjelesnu i tehničku zaštitu, protupožarnu zaštitu i zaštitu na radu, OIB 44190545321,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 SECURITY d.o.o. za tjelesnu i tehničku zaštitu, protupožarnu zaštitu i zaštitu na radu</item>
    </izvorni_sadrzaj>
    <derivirana_varijabla naziv="DomainObject.Predmet.SudioniciListNaziv_1">
      <item>Financijska agencija</item>
      <item>ADRIATIC SECURITY d.o.o. za tjelesnu i tehničku zaštitu, protupožarnu zaštitu i zaštitu na radu</item>
    </derivirana_varijabla>
  </DomainObject.Predmet.SudioniciListNaziv>
  <DomainObject.Predmet.SudioniciListAdressOIB>
    <izvorni_sadrzaj>
      <item>Financijska agencija, OIB 85821130368, Ivana Danila 4,23000 Zadar</item>
      <item>ADRIATIC SECURITY d.o.o. za tjelesnu i tehničku zaštitu, protupožarnu zaštitu i zaštitu na radu, OIB 44190545321, Andrije Hebranga 9,23000 Zadar</item>
    </izvorni_sadrzaj>
    <derivirana_varijabla naziv="DomainObject.Predmet.SudioniciListAdressOIB_1">
      <item>Financijska agencija, OIB 85821130368, Ivana Danila 4,23000 Zadar</item>
      <item>ADRIATIC SECURITY d.o.o. za tjelesnu i tehničku zaštitu, protupožarnu zaštitu i zaštitu na radu, OIB 44190545321, Andrije Hebranga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44190545321</item>
    </izvorni_sadrzaj>
    <derivirana_varijabla naziv="DomainObject.Predmet.SudioniciListNazivOIB_1">
      <item>, OIB 85821130368</item>
      <item>, OIB 44190545321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33CE0-EB4D-4AD2-8E62-990499CE5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2091</properties:Characters>
  <properties:Lines>65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2016-11-15T12:15:00Z</dcterms:created>
  <dc:creator>Ardena Bajlo</dc:creator>
  <cp:lastModifiedBy>Marijana Žuža</cp:lastModifiedBy>
  <cp:lastPrinted>2017-02-06T10:09:00Z</cp:lastPrinted>
  <dcterms:modified xmlns:xsi="http://www.w3.org/2001/XMLSchema-instance" xsi:type="dcterms:W3CDTF">2017-02-07T07:58:00Z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