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28503" w14:paraId="9b28503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931E75">
        <w:rPr>
          <w:sz w:val="24"/>
          <w:szCs w:val="24"/>
        </w:rPr>
        <w:t>130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931E75">
        <w:rPr>
          <w:sz w:val="24"/>
          <w:szCs w:val="24"/>
        </w:rPr>
        <w:t>1</w:t>
      </w:r>
      <w:r w:rsidR="00870BE9">
        <w:rPr>
          <w:sz w:val="24"/>
          <w:szCs w:val="24"/>
        </w:rPr>
        <w:t>6</w:t>
      </w:r>
      <w:r w:rsidR="00CF2CC0">
        <w:rPr>
          <w:sz w:val="24"/>
          <w:szCs w:val="24"/>
        </w:rPr>
        <w:t>. ožujka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870BE9">
        <w:rPr>
          <w:sz w:val="24"/>
          <w:szCs w:val="24"/>
        </w:rPr>
        <w:t xml:space="preserve">UDRUGA ZA PROMICANJE ZDRAVLJA, PREVENCIJU OVISNOSTI I POMOĆ OVISNIKU "PRO SANITAS" iz </w:t>
      </w:r>
      <w:proofErr w:type="spellStart"/>
      <w:r w:rsidR="00870BE9">
        <w:rPr>
          <w:sz w:val="24"/>
          <w:szCs w:val="24"/>
        </w:rPr>
        <w:t>Praputnjaka</w:t>
      </w:r>
      <w:proofErr w:type="spellEnd"/>
      <w:r w:rsidR="00870BE9">
        <w:rPr>
          <w:sz w:val="24"/>
          <w:szCs w:val="24"/>
        </w:rPr>
        <w:t xml:space="preserve">, </w:t>
      </w:r>
      <w:proofErr w:type="spellStart"/>
      <w:r w:rsidR="00870BE9">
        <w:rPr>
          <w:sz w:val="24"/>
          <w:szCs w:val="24"/>
        </w:rPr>
        <w:t>Praputnjak</w:t>
      </w:r>
      <w:proofErr w:type="spellEnd"/>
      <w:r w:rsidR="00870BE9">
        <w:rPr>
          <w:sz w:val="24"/>
          <w:szCs w:val="24"/>
        </w:rPr>
        <w:t xml:space="preserve"> 1, OIB: 45643388892, Registarski broj: 08002831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E417CD">
        <w:rPr>
          <w:color w:val="000000"/>
          <w:sz w:val="24"/>
          <w:szCs w:val="24"/>
        </w:rPr>
        <w:t xml:space="preserve">dan </w:t>
      </w:r>
      <w:r w:rsidR="00870BE9">
        <w:rPr>
          <w:color w:val="000000"/>
          <w:sz w:val="24"/>
          <w:szCs w:val="24"/>
        </w:rPr>
        <w:t>19</w:t>
      </w:r>
      <w:r w:rsidR="00BB1F38">
        <w:rPr>
          <w:color w:val="000000"/>
          <w:sz w:val="24"/>
          <w:szCs w:val="24"/>
        </w:rPr>
        <w:t>. veljače</w:t>
      </w:r>
      <w:r w:rsidR="001965D2">
        <w:rPr>
          <w:color w:val="000000"/>
          <w:sz w:val="24"/>
          <w:szCs w:val="24"/>
        </w:rPr>
        <w:t xml:space="preserve"> 2018.</w:t>
      </w:r>
      <w:r>
        <w:rPr>
          <w:color w:val="000000"/>
          <w:sz w:val="24"/>
          <w:szCs w:val="24"/>
        </w:rPr>
        <w:t xml:space="preserve"> godine iznosi </w:t>
      </w:r>
      <w:r w:rsidR="00870BE9">
        <w:rPr>
          <w:color w:val="000000"/>
          <w:sz w:val="24"/>
          <w:szCs w:val="24"/>
        </w:rPr>
        <w:t>57.488,95</w:t>
      </w:r>
      <w:r w:rsidR="00D429CB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1965D2">
      <w:rPr>
        <w:sz w:val="24"/>
        <w:szCs w:val="24"/>
      </w:rPr>
      <w:t>1</w:t>
    </w:r>
    <w:r w:rsidR="00931E75">
      <w:rPr>
        <w:sz w:val="24"/>
        <w:szCs w:val="24"/>
      </w:rPr>
      <w:t>3</w:t>
    </w:r>
    <w:r w:rsidR="00870BE9">
      <w:rPr>
        <w:sz w:val="24"/>
        <w:szCs w:val="24"/>
      </w:rPr>
      <w:t>9</w:t>
    </w:r>
    <w:r w:rsidR="001965D2">
      <w:rPr>
        <w:sz w:val="24"/>
        <w:szCs w:val="24"/>
      </w:rPr>
      <w:t>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7C3E"/>
    <w:rsid w:val="0011479C"/>
    <w:rsid w:val="0013337A"/>
    <w:rsid w:val="00133C94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51615"/>
    <w:rsid w:val="0026090B"/>
    <w:rsid w:val="0028135C"/>
    <w:rsid w:val="00297FFB"/>
    <w:rsid w:val="002A2928"/>
    <w:rsid w:val="002A65B9"/>
    <w:rsid w:val="002D50BC"/>
    <w:rsid w:val="002F5DFF"/>
    <w:rsid w:val="003009ED"/>
    <w:rsid w:val="00316716"/>
    <w:rsid w:val="00323A37"/>
    <w:rsid w:val="00343E4E"/>
    <w:rsid w:val="003643F5"/>
    <w:rsid w:val="003662E5"/>
    <w:rsid w:val="00372DF6"/>
    <w:rsid w:val="00384C70"/>
    <w:rsid w:val="003961B2"/>
    <w:rsid w:val="003E2728"/>
    <w:rsid w:val="003E52C0"/>
    <w:rsid w:val="004551E8"/>
    <w:rsid w:val="00460A27"/>
    <w:rsid w:val="00465C8E"/>
    <w:rsid w:val="00467E3D"/>
    <w:rsid w:val="00486AFF"/>
    <w:rsid w:val="00494FDE"/>
    <w:rsid w:val="004A534D"/>
    <w:rsid w:val="004C0134"/>
    <w:rsid w:val="004F50CE"/>
    <w:rsid w:val="0053523B"/>
    <w:rsid w:val="00542343"/>
    <w:rsid w:val="00554482"/>
    <w:rsid w:val="00577293"/>
    <w:rsid w:val="00577FF6"/>
    <w:rsid w:val="005D28DE"/>
    <w:rsid w:val="005D5B67"/>
    <w:rsid w:val="005E37EB"/>
    <w:rsid w:val="005F3D7C"/>
    <w:rsid w:val="006119D7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4A8B"/>
    <w:rsid w:val="006B4B1E"/>
    <w:rsid w:val="006B516A"/>
    <w:rsid w:val="006B5B6E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931E75"/>
    <w:rsid w:val="00955B0C"/>
    <w:rsid w:val="00957323"/>
    <w:rsid w:val="0095736A"/>
    <w:rsid w:val="009908E0"/>
    <w:rsid w:val="009A3207"/>
    <w:rsid w:val="009B423E"/>
    <w:rsid w:val="009C7A24"/>
    <w:rsid w:val="009E19F5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3B4A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B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3B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3B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3B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3B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F3B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3B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3B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3B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3B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2018.</izvorni_sadrzaj>
    <derivirana_varijabla naziv="DomainObject.DatumDonosenjaOdluke_1">16.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2018.</izvorni_sadrzaj>
    <derivirana_varijabla naziv="DomainObject.Predmet.DatumOsnivanja_1">27.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St-139/2018</izvorni_sadrzaj>
    <derivirana_varijabla naziv="DomainObject.Predmet.OznakaBroj_1">St-139/2018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za promicanje zdravlja, prevenciju ovisnosti i pomoć ovisniku PRO SANITAS</izvorni_sadrzaj>
    <derivirana_varijabla naziv="DomainObject.Predmet.ProtustrankaFormated_1">  Udruga za promicanje zdravlja, prevenciju ovisnosti i pomoć ovisniku PRO SANITAS</derivirana_varijabla>
  </DomainObject.Predmet.ProtustrankaFormated>
  <DomainObject.Predmet.ProtustrankaFormatedOIB>
    <izvorni_sadrzaj>  Udruga za promicanje zdravlja, prevenciju ovisnosti i pomoć ovisniku PRO SANITAS, OIB 45643388892</izvorni_sadrzaj>
    <derivirana_varijabla naziv="DomainObject.Predmet.ProtustrankaFormatedOIB_1">  Udruga za promicanje zdravlja, prevenciju ovisnosti i pomoć ovisniku PRO SANITAS, OIB 45643388892</derivirana_varijabla>
  </DomainObject.Predmet.ProtustrankaFormatedOIB>
  <DomainObject.Predmet.ProtustrankaFormatedWithAdress>
    <izvorni_sadrzaj> Udruga za promicanje zdravlja, prevenciju ovisnosti i pomoć ovisniku PRO SANITAS, Praputnjak 1, 51225 Praputnjak</izvorni_sadrzaj>
    <derivirana_varijabla naziv="DomainObject.Predmet.ProtustrankaFormatedWithAdress_1"> Udruga za promicanje zdravlja, prevenciju ovisnosti i pomoć ovisniku PRO SANITAS, Praputnjak 1, 51225 Praputnjak</derivirana_varijabla>
  </DomainObject.Predmet.ProtustrankaFormatedWithAdress>
  <DomainObject.Predmet.ProtustrankaFormatedWithAdressOIB>
    <izvorni_sadrzaj> Udruga za promicanje zdravlja, prevenciju ovisnosti i pomoć ovisniku PRO SANITAS, OIB 45643388892, Praputnjak 1, 51225 Praputnjak</izvorni_sadrzaj>
    <derivirana_varijabla naziv="DomainObject.Predmet.ProtustrankaFormatedWithAdressOIB_1"> Udruga za promicanje zdravlja, prevenciju ovisnosti i pomoć ovisniku PRO SANITAS, OIB 45643388892, Praputnjak 1, 51225 Praputnjak</derivirana_varijabla>
  </DomainObject.Predmet.ProtustrankaFormatedWithAdressOIB>
  <DomainObject.Predmet.ProtustrankaWithAdress>
    <izvorni_sadrzaj>Udruga za promicanje zdravlja, prevenciju ovisnosti i pomoć ovisniku PRO SANITAS Praputnjak 1, 51225 Praputnjak</izvorni_sadrzaj>
    <derivirana_varijabla naziv="DomainObject.Predmet.ProtustrankaWithAdress_1">Udruga za promicanje zdravlja, prevenciju ovisnosti i pomoć ovisniku PRO SANITAS Praputnjak 1, 51225 Praputnjak</derivirana_varijabla>
  </DomainObject.Predmet.ProtustrankaWithAdress>
  <DomainObject.Predmet.ProtustrankaWithAdressOIB>
    <izvorni_sadrzaj>Udruga za promicanje zdravlja, prevenciju ovisnosti i pomoć ovisniku PRO SANITAS, OIB 45643388892, Praputnjak 1, 51225 Praputnjak</izvorni_sadrzaj>
    <derivirana_varijabla naziv="DomainObject.Predmet.ProtustrankaWithAdressOIB_1">Udruga za promicanje zdravlja, prevenciju ovisnosti i pomoć ovisniku PRO SANITAS, OIB 45643388892, Praputnjak 1, 51225 Praputnjak</derivirana_varijabla>
  </DomainObject.Predmet.ProtustrankaWithAdressOIB>
  <DomainObject.Predmet.ProtustrankaNazivFormated>
    <izvorni_sadrzaj>Udruga za promicanje zdravlja, prevenciju ovisnosti i pomoć ovisniku PRO SANITAS</izvorni_sadrzaj>
    <derivirana_varijabla naziv="DomainObject.Predmet.ProtustrankaNazivFormated_1">Udruga za promicanje zdravlja, prevenciju ovisnosti i pomoć ovisniku PRO SANITAS</derivirana_varijabla>
  </DomainObject.Predmet.ProtustrankaNazivFormated>
  <DomainObject.Predmet.ProtustrankaNazivFormatedOIB>
    <izvorni_sadrzaj>Udruga za promicanje zdravlja, prevenciju ovisnosti i pomoć ovisniku PRO SANITAS, OIB 45643388892</izvorni_sadrzaj>
    <derivirana_varijabla naziv="DomainObject.Predmet.ProtustrankaNazivFormatedOIB_1">Udruga za promicanje zdravlja, prevenciju ovisnosti i pomoć ovisniku PRO SANITAS, OIB 45643388892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za promicanje zdravlja, prevenciju ovisnosti i pomoć ovisniku PRO SANITAS</item>
    </izvorni_sadrzaj>
    <derivirana_varijabla naziv="DomainObject.Predmet.ProtuStrankaListFormated_1">
      <item>Udruga za promicanje zdravlja, prevenciju ovisnosti i pomoć ovisniku PRO SANITAS</item>
    </derivirana_varijabla>
  </DomainObject.Predmet.ProtuStrankaListFormated>
  <DomainObject.Predmet.ProtuStrankaListFormatedOIB>
    <izvorni_sadrzaj>
      <item>Udruga za promicanje zdravlja, prevenciju ovisnosti i pomoć ovisniku PRO SANITAS, OIB 45643388892</item>
    </izvorni_sadrzaj>
    <derivirana_varijabla naziv="DomainObject.Predmet.ProtuStrankaListFormatedOIB_1">
      <item>Udruga za promicanje zdravlja, prevenciju ovisnosti i pomoć ovisniku PRO SANITAS, OIB 45643388892</item>
    </derivirana_varijabla>
  </DomainObject.Predmet.ProtuStrankaListFormatedOIB>
  <DomainObject.Predmet.ProtuStrankaListFormatedWithAdress>
    <izvorni_sadrzaj>
      <item>Udruga za promicanje zdravlja, prevenciju ovisnosti i pomoć ovisniku PRO SANITAS, Praputnjak 1, 51225 Praputnjak</item>
    </izvorni_sadrzaj>
    <derivirana_varijabla naziv="DomainObject.Predmet.ProtuStrankaListFormatedWithAdress_1">
      <item>Udruga za promicanje zdravlja, prevenciju ovisnosti i pomoć ovisniku PRO SANITAS, Praputnjak 1, 51225 Praputnjak</item>
    </derivirana_varijabla>
  </DomainObject.Predmet.ProtuStrankaListFormatedWithAdress>
  <DomainObject.Predmet.ProtuStrankaListFormatedWithAdressOIB>
    <izvorni_sadrzaj>
      <item>Udruga za promicanje zdravlja, prevenciju ovisnosti i pomoć ovisniku PRO SANITAS, OIB 45643388892, Praputnjak 1, 51225 Praputnjak</item>
    </izvorni_sadrzaj>
    <derivirana_varijabla naziv="DomainObject.Predmet.ProtuStrankaListFormatedWithAdressOIB_1">
      <item>Udruga za promicanje zdravlja, prevenciju ovisnosti i pomoć ovisniku PRO SANITAS, OIB 45643388892, Praputnjak 1, 51225 Praputnjak</item>
    </derivirana_varijabla>
  </DomainObject.Predmet.ProtuStrankaListFormatedWithAdressOIB>
  <DomainObject.Predmet.ProtuStrankaListNazivFormated>
    <izvorni_sadrzaj>
      <item>Udruga za promicanje zdravlja, prevenciju ovisnosti i pomoć ovisniku PRO SANITAS</item>
    </izvorni_sadrzaj>
    <derivirana_varijabla naziv="DomainObject.Predmet.ProtuStrankaListNazivFormated_1">
      <item>Udruga za promicanje zdravlja, prevenciju ovisnosti i pomoć ovisniku PRO SANITAS</item>
    </derivirana_varijabla>
  </DomainObject.Predmet.ProtuStrankaListNazivFormated>
  <DomainObject.Predmet.ProtuStrankaListNazivFormatedOIB>
    <izvorni_sadrzaj>
      <item>Udruga za promicanje zdravlja, prevenciju ovisnosti i pomoć ovisniku PRO SANITAS, OIB 45643388892</item>
    </izvorni_sadrzaj>
    <derivirana_varijabla naziv="DomainObject.Predmet.ProtuStrankaListNazivFormatedOIB_1">
      <item>Udruga za promicanje zdravlja, prevenciju ovisnosti i pomoć ovisniku PRO SANITAS, OIB 45643388892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2018.</izvorni_sadrzaj>
    <derivirana_varijabla naziv="DomainObject.Datum_1">16.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za promicanje zdravlja, prevenciju ovisnosti i pomoć ovisniku PRO SANITAS</izvorni_sadrzaj>
    <derivirana_varijabla naziv="DomainObject.Predmet.ProtustrankaIDrugi_1">Udruga za promicanje zdravlja, prevenciju ovisnosti i pomoć ovisniku PRO SANITAS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za promicanje zdravlja, prevenciju ovisnosti i pomoć ovisniku PRO SANITAS, OIB 45643388892, Praputnjak 1, 51225 Praputnjak</izvorni_sadrzaj>
    <derivirana_varijabla naziv="DomainObject.Predmet.ProtustrankaIDrugiAdressOIB_1">Udruga za promicanje zdravlja, prevenciju ovisnosti i pomoć ovisniku PRO SANITAS, OIB 45643388892, Praputnjak 1, 51225 Praputnjak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za promicanje zdravlja, prevenciju ovisnosti i pomoć ovisniku PRO SANITAS</item>
    </izvorni_sadrzaj>
    <derivirana_varijabla naziv="DomainObject.Predmet.SudioniciListNaziv_1">
      <item>FINA  Rijeka</item>
      <item>Udruga za promicanje zdravlja, prevenciju ovisnosti i pomoć ovisniku PRO SANITAS</item>
    </derivirana_varijabla>
  </DomainObject.Predmet.SudioniciListNaziv>
  <DomainObject.Predmet.SudioniciListAdressOIB>
    <izvorni_sadrzaj>
      <item>FINA  Rijeka, OIB 85821130368, Frana Kurelca 8,51000 Rijeka</item>
      <item>Udruga za promicanje zdravlja, prevenciju ovisnosti i pomoć ovisniku PRO SANITAS, OIB 45643388892, Praputnjak 1,51225 Praputnjak</item>
    </izvorni_sadrzaj>
    <derivirana_varijabla naziv="DomainObject.Predmet.SudioniciListAdressOIB_1">
      <item>FINA  Rijeka, OIB 85821130368, Frana Kurelca 8,51000 Rijeka</item>
      <item>Udruga za promicanje zdravlja, prevenciju ovisnosti i pomoć ovisniku PRO SANITAS, OIB 45643388892, Praputnjak 1,51225 Praputnjak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45643388892</item>
    </izvorni_sadrzaj>
    <derivirana_varijabla naziv="DomainObject.Predmet.SudioniciListNazivOIB_1">
      <item>, OIB 85821130368</item>
      <item>, OIB 45643388892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260</properties:Words>
  <properties:Characters>1461</properties:Characters>
  <properties:Lines>34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2018-03-16T08:25:00Z</dcterms:created>
  <dc:creator>Barbara Slavujević</dc:creator>
  <cp:lastModifiedBy>Barbara Slavujević</cp:lastModifiedBy>
  <cp:lastPrinted>2018-03-05T10:01:00Z</cp:lastPrinted>
  <dcterms:modified xmlns:xsi="http://www.w3.org/2001/XMLSchema-instance" xsi:type="dcterms:W3CDTF">2018-03-16T12:47:00Z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(139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