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abda" w14:paraId="c53abda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845EF4" w:rsidP="005B5068" w:rsidR="005B5068" w:rsidRPr="00311C8D">
      <w:r>
        <w:t xml:space="preserve">   </w:t>
      </w:r>
      <w:r w:rsidR="005B5068" w:rsidRPr="00311C8D">
        <w:t xml:space="preserve">REPUBLIKA HRVATSKA </w:t>
      </w:r>
      <w:r w:rsidR="005B5068" w:rsidRPr="00311C8D">
        <w:tab/>
      </w:r>
      <w:r w:rsidR="005B5068" w:rsidRPr="00311C8D">
        <w:tab/>
      </w:r>
      <w:r w:rsidR="005B5068" w:rsidRPr="00311C8D">
        <w:tab/>
      </w:r>
      <w:r w:rsidR="005B5068" w:rsidRPr="00311C8D">
        <w:tab/>
      </w:r>
      <w:r w:rsidR="005B5068"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</w:t>
      </w:r>
      <w:r w:rsidR="00845EF4">
        <w:t xml:space="preserve"> </w:t>
      </w:r>
      <w:r w:rsidRPr="00311C8D">
        <w:t>Rijeka, Zadarska 1-3</w:t>
      </w:r>
    </w:p>
    <w:p w:rsidRDefault="005B5068" w:rsidP="005503DA" w:rsidR="00693361">
      <w:pPr>
        <w:jc w:val="both"/>
      </w:pPr>
      <w:r w:rsidRPr="00311C8D">
        <w:t xml:space="preserve"> </w:t>
      </w:r>
      <w:r w:rsidR="005503DA">
        <w:t xml:space="preserve"> </w:t>
      </w:r>
    </w:p>
    <w:p w:rsidRDefault="00693361" w:rsidP="00693361" w:rsidR="00693361">
      <w:pPr>
        <w:jc w:val="both"/>
      </w:pPr>
    </w:p>
    <w:p w:rsidRDefault="00693361" w:rsidP="005503DA" w:rsidR="005503DA">
      <w:pPr>
        <w:jc w:val="both"/>
      </w:pPr>
      <w:r>
        <w:t xml:space="preserve"> </w:t>
      </w:r>
      <w:r>
        <w:tab/>
        <w:t xml:space="preserve">Trgovački sud u Rijeci, po Liljani Ugrin </w:t>
      </w:r>
      <w:r w:rsidR="00E700CE">
        <w:t xml:space="preserve">kao sucu pojedincu u stečajnom predmetu </w:t>
      </w:r>
      <w:r w:rsidR="00E700CE" w:rsidRPr="00E700CE">
        <w:t>Stečajna masa iza AUSTROGRAD d.o.o. za građevinarstvo i posredovanje u stečaju Rijeka, Zdravka Kučića 3 (MBS 040376584 – OIB 83902993431)</w:t>
      </w:r>
      <w:r w:rsidR="00845EF4">
        <w:t>,</w:t>
      </w:r>
      <w:r>
        <w:t xml:space="preserve"> </w:t>
      </w:r>
      <w:r w:rsidR="005503DA">
        <w:t xml:space="preserve">dana </w:t>
      </w:r>
      <w:r w:rsidR="00E700CE">
        <w:t>23</w:t>
      </w:r>
      <w:r w:rsidR="00CA35CE">
        <w:t>. srpnja 2018</w:t>
      </w:r>
      <w:r w:rsidR="005503DA">
        <w:t>. donio je slijedeći</w:t>
      </w:r>
    </w:p>
    <w:p w:rsidRDefault="005503DA" w:rsidP="005503DA" w:rsidR="005503DA">
      <w:pPr>
        <w:jc w:val="both"/>
      </w:pPr>
    </w:p>
    <w:p w:rsidRDefault="005503DA" w:rsidP="005503DA" w:rsidR="005503DA">
      <w:pPr>
        <w:jc w:val="center"/>
      </w:pPr>
      <w:r>
        <w:t>Z A K L J U Č A K</w:t>
      </w:r>
    </w:p>
    <w:p w:rsidRDefault="008F08A7" w:rsidP="005503DA" w:rsidR="008F08A7">
      <w:pPr>
        <w:jc w:val="center"/>
      </w:pPr>
    </w:p>
    <w:p w:rsidRDefault="005503DA" w:rsidP="005503DA" w:rsidR="005503DA">
      <w:pPr>
        <w:jc w:val="both"/>
      </w:pPr>
    </w:p>
    <w:p w:rsidRDefault="0096302C" w:rsidP="0096302C" w:rsidR="0096302C">
      <w:pPr>
        <w:jc w:val="both"/>
      </w:pPr>
      <w:r>
        <w:t>I.</w:t>
      </w:r>
      <w:r>
        <w:tab/>
        <w:t>Ročište za diobu kupovnin</w:t>
      </w:r>
      <w:r w:rsidR="003D6D30">
        <w:t>e</w:t>
      </w:r>
      <w:r w:rsidR="006F7684">
        <w:t xml:space="preserve"> nekretnin</w:t>
      </w:r>
      <w:r w:rsidR="003D6D30">
        <w:t xml:space="preserve">e </w:t>
      </w:r>
      <w:r w:rsidR="003D6D30" w:rsidRPr="003D6D30">
        <w:t>upisan</w:t>
      </w:r>
      <w:r w:rsidR="00557362">
        <w:t xml:space="preserve">e u zemljišnim knjigama Općinskog suda u </w:t>
      </w:r>
      <w:r w:rsidR="003D6D30" w:rsidRPr="003D6D30">
        <w:t xml:space="preserve">Rijeci  Zemljišnoknjižni odjel Rijeka u z.k.ul. 5570 K.o. Rijeka  na  </w:t>
      </w:r>
      <w:r w:rsidR="00E700CE" w:rsidRPr="00E700CE">
        <w:t xml:space="preserve">k.č. 1004/1 </w:t>
      </w:r>
      <w:r w:rsidR="00E700CE">
        <w:t>E</w:t>
      </w:r>
      <w:r w:rsidR="00E700CE" w:rsidRPr="00E700CE">
        <w:t>taža 29: 29. Suvlasnički dio: 1153/100000 ETAŽNO VLASNIŠTVO (E-29</w:t>
      </w:r>
      <w:r w:rsidR="00557362" w:rsidRPr="00557362">
        <w:rPr>
          <w:bCs/>
        </w:rPr>
        <w:t xml:space="preserve">) </w:t>
      </w:r>
      <w:r w:rsidR="003D6D30" w:rsidRPr="00557362">
        <w:t xml:space="preserve">koju je </w:t>
      </w:r>
      <w:r w:rsidR="00557362" w:rsidRPr="00557362">
        <w:t>sukladno ovosudnom rješenju o dosudi pod poslovni broj 7 St-327/2017-36 od 18. svibnja 2018.</w:t>
      </w:r>
      <w:r w:rsidR="00557362">
        <w:t xml:space="preserve"> </w:t>
      </w:r>
      <w:r w:rsidR="003D6D30" w:rsidRPr="00557362">
        <w:t>položio kupac</w:t>
      </w:r>
      <w:r w:rsidR="00557362">
        <w:t xml:space="preserve"> </w:t>
      </w:r>
      <w:r w:rsidR="00E700CE" w:rsidRPr="00E700CE">
        <w:t xml:space="preserve">DUBONI ENGINEERING d.o.o. Rijeka, Prolaz Marije Krucifikse Kozulić 2/B, OIB: 96992728903 položio kupovninu u iznosu od 2.369.020,00 kn </w:t>
      </w:r>
      <w:r>
        <w:t xml:space="preserve">određuje se za dan </w:t>
      </w:r>
    </w:p>
    <w:p w:rsidRDefault="00CA35CE" w:rsidP="0096302C" w:rsidR="0096302C">
      <w:pPr>
        <w:jc w:val="center"/>
      </w:pPr>
      <w:r>
        <w:t>11</w:t>
      </w:r>
      <w:r w:rsidR="003D6D30">
        <w:t xml:space="preserve">. </w:t>
      </w:r>
      <w:r>
        <w:t xml:space="preserve">rujna </w:t>
      </w:r>
      <w:r w:rsidR="008F08A7" w:rsidRPr="008F08A7">
        <w:t>201</w:t>
      </w:r>
      <w:r w:rsidR="00856A07">
        <w:t>8</w:t>
      </w:r>
      <w:r w:rsidR="008F08A7" w:rsidRPr="008F08A7">
        <w:t xml:space="preserve">. u </w:t>
      </w:r>
      <w:r w:rsidR="006F7684">
        <w:t>1</w:t>
      </w:r>
      <w:r w:rsidR="003D6D30">
        <w:t>1</w:t>
      </w:r>
      <w:r w:rsidR="00304699">
        <w:t>,</w:t>
      </w:r>
      <w:r w:rsidR="00E700CE">
        <w:t>15</w:t>
      </w:r>
      <w:r w:rsidR="00304699">
        <w:t xml:space="preserve"> </w:t>
      </w:r>
      <w:r w:rsidR="008F08A7" w:rsidRPr="008F08A7">
        <w:t>sati</w:t>
      </w:r>
      <w:r w:rsidR="0096302C">
        <w:t xml:space="preserve"> </w:t>
      </w:r>
      <w:r w:rsidR="008F08A7">
        <w:t xml:space="preserve"> </w:t>
      </w:r>
    </w:p>
    <w:p w:rsidRDefault="0096302C" w:rsidP="0096302C" w:rsidR="0096302C">
      <w:pPr>
        <w:jc w:val="center"/>
      </w:pPr>
      <w:r>
        <w:t>u prostorijama ovog suda, soba 111.</w:t>
      </w:r>
    </w:p>
    <w:p w:rsidRDefault="0096302C" w:rsidP="0096302C" w:rsidR="0096302C">
      <w:pPr>
        <w:jc w:val="both"/>
      </w:pPr>
    </w:p>
    <w:p w:rsidRDefault="0096302C" w:rsidP="0096302C" w:rsidR="0096302C">
      <w:pPr>
        <w:jc w:val="both"/>
      </w:pPr>
      <w:r>
        <w:t>Na ročište se pozivaju stečajni upravitelj i razlučni vjerovnik.</w:t>
      </w:r>
    </w:p>
    <w:p w:rsidRDefault="0096302C" w:rsidP="0096302C" w:rsidR="0096302C">
      <w:pPr>
        <w:jc w:val="both"/>
      </w:pPr>
    </w:p>
    <w:p w:rsidRDefault="0096302C" w:rsidP="0096302C" w:rsidR="003D6D30">
      <w:pPr>
        <w:jc w:val="both"/>
      </w:pPr>
      <w:r>
        <w:t>II.</w:t>
      </w:r>
      <w:r>
        <w:tab/>
        <w:t xml:space="preserve">Ovaj zaključak objavit će se na </w:t>
      </w:r>
      <w:r w:rsidR="003D6D30">
        <w:t>mrežnoj stranici e-oglasna ploča sudova.</w:t>
      </w:r>
    </w:p>
    <w:p w:rsidRDefault="003D6D30" w:rsidP="0096302C" w:rsidR="003D6D30">
      <w:pPr>
        <w:jc w:val="both"/>
      </w:pPr>
    </w:p>
    <w:p w:rsidRDefault="0096302C" w:rsidP="0096302C" w:rsidR="0096302C">
      <w:pPr>
        <w:jc w:val="both"/>
      </w:pPr>
      <w:r>
        <w:t>III.  Nalaže se stečajnom upravitelju da razlučnom vjerovniku bez odgode dostavi dokumentaciju na osnovu koje potražuje troškove</w:t>
      </w:r>
      <w:r w:rsidR="00A747F0">
        <w:t xml:space="preserve">, </w:t>
      </w:r>
      <w:r>
        <w:t xml:space="preserve">te dokaz o tome dostavi u spis. </w:t>
      </w:r>
    </w:p>
    <w:p w:rsidRDefault="0096302C" w:rsidP="0096302C" w:rsidR="0096302C">
      <w:pPr>
        <w:jc w:val="both"/>
      </w:pPr>
    </w:p>
    <w:p w:rsidRDefault="00E700CE" w:rsidP="0096302C" w:rsidR="00E700CE">
      <w:pPr>
        <w:jc w:val="center"/>
      </w:pPr>
    </w:p>
    <w:p w:rsidRDefault="00304699" w:rsidP="00845EF4" w:rsidR="0096302C">
      <w:pPr>
        <w:jc w:val="center"/>
      </w:pPr>
      <w:r>
        <w:t>U Rijeci</w:t>
      </w:r>
      <w:r w:rsidR="0096302C">
        <w:t xml:space="preserve">, </w:t>
      </w:r>
      <w:r w:rsidR="00E700CE">
        <w:t>23</w:t>
      </w:r>
      <w:r w:rsidR="00CA35CE">
        <w:t>. srpnja 2018</w:t>
      </w:r>
      <w:r w:rsidR="0096302C">
        <w:t>.</w:t>
      </w:r>
    </w:p>
    <w:p w:rsidRDefault="003D6D30" w:rsidP="00E700CE" w:rsidR="0096302C">
      <w:pPr>
        <w:ind w:left="7080"/>
        <w:jc w:val="both"/>
      </w:pPr>
      <w:r>
        <w:t xml:space="preserve">     </w:t>
      </w:r>
      <w:r w:rsidR="0096302C">
        <w:t>Sudac</w:t>
      </w:r>
    </w:p>
    <w:p w:rsidRDefault="0096302C" w:rsidP="00E700CE" w:rsidR="0096302C">
      <w:pPr>
        <w:ind w:left="7080"/>
        <w:jc w:val="both"/>
      </w:pPr>
      <w:r>
        <w:t>Liljana Ugrin</w:t>
      </w:r>
    </w:p>
    <w:p w:rsidRDefault="0096302C" w:rsidP="0096302C" w:rsidR="0096302C">
      <w:pPr>
        <w:jc w:val="both"/>
      </w:pPr>
    </w:p>
    <w:p w:rsidRDefault="0096302C" w:rsidP="0096302C" w:rsidR="0096302C">
      <w:pPr>
        <w:jc w:val="both"/>
      </w:pPr>
    </w:p>
    <w:p w:rsidRDefault="00845EF4" w:rsidP="0096302C" w:rsidR="00845EF4">
      <w:pPr>
        <w:jc w:val="both"/>
      </w:pPr>
    </w:p>
    <w:p w:rsidRDefault="0096302C" w:rsidP="0096302C" w:rsidR="0096302C">
      <w:pPr>
        <w:jc w:val="both"/>
      </w:pPr>
      <w:r>
        <w:t>POUKA O PRAVNOM LIJEKU</w:t>
      </w:r>
    </w:p>
    <w:p w:rsidRDefault="0096302C" w:rsidP="0096302C" w:rsidR="0096302C">
      <w:pPr>
        <w:jc w:val="both"/>
      </w:pPr>
      <w:r>
        <w:t>Protiv ovog zaključka nije dopuštena žalba (članak 11. stavak 9. SZ).</w:t>
      </w:r>
    </w:p>
    <w:sectPr w:rsidSect="00E700CE" w:rsidR="0096302C">
      <w:headerReference w:type="default" r:id="rId11"/>
      <w:footerReference w:type="even" r:id="rId12"/>
      <w:footerReference w:type="default" r:id="rId13"/>
      <w:pgSz w:h="15840" w:w="12240"/>
      <w:pgMar w:gutter="0" w:footer="709" w:header="709" w:left="1797" w:bottom="1440" w:right="179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2CAD" w:rsidR="00542CAD">
      <w:r>
        <w:separator/>
      </w:r>
    </w:p>
  </w:endnote>
  <w:endnote w:id="0" w:type="continuationSeparator">
    <w:p w:rsidRDefault="00542CAD" w:rsidR="00542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C436EE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2CAD" w:rsidR="00542CAD">
      <w:r>
        <w:separator/>
      </w:r>
    </w:p>
  </w:footnote>
  <w:footnote w:id="0" w:type="continuationSeparator">
    <w:p w:rsidRDefault="00542CAD" w:rsidR="00542C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3D6D30">
      <w:rPr>
        <w:rFonts w:cs="Times New Roman" w:eastAsia="MS Mincho" w:hAnsi="Times New Roman" w:ascii="Times New Roman"/>
      </w:rPr>
      <w:t>327</w:t>
    </w:r>
    <w:r w:rsidRPr="00C97F03">
      <w:rPr>
        <w:rFonts w:cs="Times New Roman" w:eastAsia="MS Mincho" w:hAnsi="Times New Roman" w:ascii="Times New Roman"/>
      </w:rPr>
      <w:t>/</w:t>
    </w:r>
    <w:r w:rsidR="00D41BA4">
      <w:rPr>
        <w:rFonts w:cs="Times New Roman" w:eastAsia="MS Mincho" w:hAnsi="Times New Roman" w:ascii="Times New Roman"/>
      </w:rPr>
      <w:t>20</w:t>
    </w:r>
    <w:r w:rsidRPr="00C97F03">
      <w:rPr>
        <w:rFonts w:cs="Times New Roman" w:eastAsia="MS Mincho" w:hAnsi="Times New Roman" w:ascii="Times New Roman"/>
      </w:rPr>
      <w:t>1</w:t>
    </w:r>
    <w:r w:rsidR="003D6D30">
      <w:rPr>
        <w:rFonts w:cs="Times New Roman" w:eastAsia="MS Mincho" w:hAnsi="Times New Roman" w:ascii="Times New Roman"/>
      </w:rPr>
      <w:t>7</w:t>
    </w:r>
    <w:r w:rsidRPr="00C97F03">
      <w:rPr>
        <w:rFonts w:cs="Times New Roman" w:eastAsia="MS Mincho" w:hAnsi="Times New Roman" w:ascii="Times New Roman"/>
      </w:rPr>
      <w:t>-</w:t>
    </w:r>
    <w:r w:rsidR="00845EF4">
      <w:rPr>
        <w:rFonts w:cs="Times New Roman" w:eastAsia="MS Mincho" w:hAnsi="Times New Roman" w:ascii="Times New Roman"/>
      </w:rPr>
      <w:t>67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6CCD"/>
    <w:rsid w:val="00041BFB"/>
    <w:rsid w:val="00044B25"/>
    <w:rsid w:val="0004713B"/>
    <w:rsid w:val="00060A07"/>
    <w:rsid w:val="00090FCD"/>
    <w:rsid w:val="00096CC9"/>
    <w:rsid w:val="000B10BF"/>
    <w:rsid w:val="000B5B7B"/>
    <w:rsid w:val="000E26CB"/>
    <w:rsid w:val="000E4216"/>
    <w:rsid w:val="000E6256"/>
    <w:rsid w:val="000F5B47"/>
    <w:rsid w:val="00101E6C"/>
    <w:rsid w:val="00101F77"/>
    <w:rsid w:val="001046D7"/>
    <w:rsid w:val="001052A2"/>
    <w:rsid w:val="00120AD4"/>
    <w:rsid w:val="00130020"/>
    <w:rsid w:val="00141A68"/>
    <w:rsid w:val="00143BD5"/>
    <w:rsid w:val="00157FB9"/>
    <w:rsid w:val="001603AB"/>
    <w:rsid w:val="00161E0A"/>
    <w:rsid w:val="00162216"/>
    <w:rsid w:val="00173D9F"/>
    <w:rsid w:val="00176D6D"/>
    <w:rsid w:val="00182D59"/>
    <w:rsid w:val="001851D5"/>
    <w:rsid w:val="0018627F"/>
    <w:rsid w:val="00191468"/>
    <w:rsid w:val="001B1382"/>
    <w:rsid w:val="001B3B66"/>
    <w:rsid w:val="001D0B18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58B5"/>
    <w:rsid w:val="00247EBE"/>
    <w:rsid w:val="00255AB6"/>
    <w:rsid w:val="00277C97"/>
    <w:rsid w:val="00277D54"/>
    <w:rsid w:val="002811C6"/>
    <w:rsid w:val="0028439F"/>
    <w:rsid w:val="0028452A"/>
    <w:rsid w:val="002960AE"/>
    <w:rsid w:val="002A0CF7"/>
    <w:rsid w:val="002A161E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4699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1202"/>
    <w:rsid w:val="003B2111"/>
    <w:rsid w:val="003B3157"/>
    <w:rsid w:val="003B50CD"/>
    <w:rsid w:val="003B7BD2"/>
    <w:rsid w:val="003C1ECE"/>
    <w:rsid w:val="003C7F0D"/>
    <w:rsid w:val="003D3DC3"/>
    <w:rsid w:val="003D4DAE"/>
    <w:rsid w:val="003D6D30"/>
    <w:rsid w:val="003E1330"/>
    <w:rsid w:val="003F1B81"/>
    <w:rsid w:val="003F24EE"/>
    <w:rsid w:val="004058A2"/>
    <w:rsid w:val="004125CB"/>
    <w:rsid w:val="00414B7B"/>
    <w:rsid w:val="00417BFF"/>
    <w:rsid w:val="004214CE"/>
    <w:rsid w:val="00423F6B"/>
    <w:rsid w:val="00434D4E"/>
    <w:rsid w:val="00440644"/>
    <w:rsid w:val="00441E76"/>
    <w:rsid w:val="0044583C"/>
    <w:rsid w:val="00446AA5"/>
    <w:rsid w:val="00461D2F"/>
    <w:rsid w:val="0046245E"/>
    <w:rsid w:val="00465154"/>
    <w:rsid w:val="004714B0"/>
    <w:rsid w:val="004772A5"/>
    <w:rsid w:val="00483D18"/>
    <w:rsid w:val="0048429E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D14"/>
    <w:rsid w:val="00506E61"/>
    <w:rsid w:val="00511EF8"/>
    <w:rsid w:val="00515973"/>
    <w:rsid w:val="00517D7C"/>
    <w:rsid w:val="005215C3"/>
    <w:rsid w:val="00530A15"/>
    <w:rsid w:val="00535ABA"/>
    <w:rsid w:val="00540D87"/>
    <w:rsid w:val="005427D9"/>
    <w:rsid w:val="00542CAD"/>
    <w:rsid w:val="00547E8E"/>
    <w:rsid w:val="005503DA"/>
    <w:rsid w:val="00554245"/>
    <w:rsid w:val="00557362"/>
    <w:rsid w:val="00560F4A"/>
    <w:rsid w:val="00575813"/>
    <w:rsid w:val="00577842"/>
    <w:rsid w:val="00577D53"/>
    <w:rsid w:val="00590C88"/>
    <w:rsid w:val="005924B7"/>
    <w:rsid w:val="005A3FC4"/>
    <w:rsid w:val="005B0722"/>
    <w:rsid w:val="005B5068"/>
    <w:rsid w:val="005B5957"/>
    <w:rsid w:val="005B74C7"/>
    <w:rsid w:val="005C3461"/>
    <w:rsid w:val="005C5871"/>
    <w:rsid w:val="005C5C5D"/>
    <w:rsid w:val="005C62EE"/>
    <w:rsid w:val="005D2021"/>
    <w:rsid w:val="005D5020"/>
    <w:rsid w:val="005D53E1"/>
    <w:rsid w:val="005E373A"/>
    <w:rsid w:val="005F0319"/>
    <w:rsid w:val="00600B00"/>
    <w:rsid w:val="00601D81"/>
    <w:rsid w:val="006029A7"/>
    <w:rsid w:val="006055E7"/>
    <w:rsid w:val="006076BA"/>
    <w:rsid w:val="00615190"/>
    <w:rsid w:val="00616932"/>
    <w:rsid w:val="00622F47"/>
    <w:rsid w:val="006314A2"/>
    <w:rsid w:val="00632CA0"/>
    <w:rsid w:val="00640FA5"/>
    <w:rsid w:val="0064328A"/>
    <w:rsid w:val="00647532"/>
    <w:rsid w:val="00650BE6"/>
    <w:rsid w:val="006551C7"/>
    <w:rsid w:val="006579E0"/>
    <w:rsid w:val="006779AA"/>
    <w:rsid w:val="00686A16"/>
    <w:rsid w:val="00693361"/>
    <w:rsid w:val="006A2170"/>
    <w:rsid w:val="006B1E76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700C"/>
    <w:rsid w:val="006F7684"/>
    <w:rsid w:val="00706F64"/>
    <w:rsid w:val="00711493"/>
    <w:rsid w:val="007129AF"/>
    <w:rsid w:val="007159CB"/>
    <w:rsid w:val="00722541"/>
    <w:rsid w:val="0072656B"/>
    <w:rsid w:val="00742B34"/>
    <w:rsid w:val="00746B83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C3990"/>
    <w:rsid w:val="007C47A0"/>
    <w:rsid w:val="007C4B86"/>
    <w:rsid w:val="007F0FFD"/>
    <w:rsid w:val="007F5BBE"/>
    <w:rsid w:val="007F5F43"/>
    <w:rsid w:val="00800CB2"/>
    <w:rsid w:val="0080234D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45EF4"/>
    <w:rsid w:val="00854116"/>
    <w:rsid w:val="008556E1"/>
    <w:rsid w:val="00856A07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E2F3E"/>
    <w:rsid w:val="008F08A7"/>
    <w:rsid w:val="008F5D52"/>
    <w:rsid w:val="008F5F99"/>
    <w:rsid w:val="008F7746"/>
    <w:rsid w:val="008F7B4F"/>
    <w:rsid w:val="00910B82"/>
    <w:rsid w:val="00915DCE"/>
    <w:rsid w:val="00931CA2"/>
    <w:rsid w:val="00932992"/>
    <w:rsid w:val="0093703C"/>
    <w:rsid w:val="0093765B"/>
    <w:rsid w:val="00942644"/>
    <w:rsid w:val="009551C6"/>
    <w:rsid w:val="00956821"/>
    <w:rsid w:val="0095698C"/>
    <w:rsid w:val="0096302C"/>
    <w:rsid w:val="00977B5E"/>
    <w:rsid w:val="00986203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35309"/>
    <w:rsid w:val="00A43949"/>
    <w:rsid w:val="00A52A86"/>
    <w:rsid w:val="00A54846"/>
    <w:rsid w:val="00A72383"/>
    <w:rsid w:val="00A747F0"/>
    <w:rsid w:val="00A767BC"/>
    <w:rsid w:val="00A8193A"/>
    <w:rsid w:val="00A81F61"/>
    <w:rsid w:val="00A928E2"/>
    <w:rsid w:val="00A947DA"/>
    <w:rsid w:val="00AA44F6"/>
    <w:rsid w:val="00AC05F0"/>
    <w:rsid w:val="00AC7404"/>
    <w:rsid w:val="00AD01ED"/>
    <w:rsid w:val="00AE281A"/>
    <w:rsid w:val="00AE4B73"/>
    <w:rsid w:val="00AF0339"/>
    <w:rsid w:val="00B22D14"/>
    <w:rsid w:val="00B23E83"/>
    <w:rsid w:val="00B266F6"/>
    <w:rsid w:val="00B316AA"/>
    <w:rsid w:val="00B4112C"/>
    <w:rsid w:val="00B50A69"/>
    <w:rsid w:val="00B50ABF"/>
    <w:rsid w:val="00B530AB"/>
    <w:rsid w:val="00B562B7"/>
    <w:rsid w:val="00B83015"/>
    <w:rsid w:val="00BA1A6A"/>
    <w:rsid w:val="00BA421D"/>
    <w:rsid w:val="00BA69BA"/>
    <w:rsid w:val="00BA7660"/>
    <w:rsid w:val="00BC2533"/>
    <w:rsid w:val="00BE243D"/>
    <w:rsid w:val="00BE42F8"/>
    <w:rsid w:val="00BE5058"/>
    <w:rsid w:val="00BE7EC5"/>
    <w:rsid w:val="00BF096C"/>
    <w:rsid w:val="00BF2DC5"/>
    <w:rsid w:val="00C10876"/>
    <w:rsid w:val="00C1214D"/>
    <w:rsid w:val="00C3422C"/>
    <w:rsid w:val="00C436EE"/>
    <w:rsid w:val="00C45189"/>
    <w:rsid w:val="00C50EC9"/>
    <w:rsid w:val="00C5463E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4E28"/>
    <w:rsid w:val="00C97F03"/>
    <w:rsid w:val="00CA35CE"/>
    <w:rsid w:val="00CC153B"/>
    <w:rsid w:val="00CC1908"/>
    <w:rsid w:val="00CC39A9"/>
    <w:rsid w:val="00CD1A75"/>
    <w:rsid w:val="00CD2A10"/>
    <w:rsid w:val="00CE2F14"/>
    <w:rsid w:val="00CE70F7"/>
    <w:rsid w:val="00CF0C42"/>
    <w:rsid w:val="00CF61F7"/>
    <w:rsid w:val="00CF655A"/>
    <w:rsid w:val="00CF7457"/>
    <w:rsid w:val="00D067C3"/>
    <w:rsid w:val="00D16B71"/>
    <w:rsid w:val="00D17168"/>
    <w:rsid w:val="00D338C0"/>
    <w:rsid w:val="00D34550"/>
    <w:rsid w:val="00D37194"/>
    <w:rsid w:val="00D41BA4"/>
    <w:rsid w:val="00D43763"/>
    <w:rsid w:val="00D45923"/>
    <w:rsid w:val="00D51CBD"/>
    <w:rsid w:val="00D5256A"/>
    <w:rsid w:val="00D549A5"/>
    <w:rsid w:val="00D6561C"/>
    <w:rsid w:val="00D7451F"/>
    <w:rsid w:val="00D751C3"/>
    <w:rsid w:val="00D854CB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6272"/>
    <w:rsid w:val="00DE631C"/>
    <w:rsid w:val="00DE7AA5"/>
    <w:rsid w:val="00DE7CDC"/>
    <w:rsid w:val="00DF71DA"/>
    <w:rsid w:val="00DF7E5F"/>
    <w:rsid w:val="00E00DED"/>
    <w:rsid w:val="00E03384"/>
    <w:rsid w:val="00E20120"/>
    <w:rsid w:val="00E23AA6"/>
    <w:rsid w:val="00E24EDC"/>
    <w:rsid w:val="00E2796D"/>
    <w:rsid w:val="00E354F9"/>
    <w:rsid w:val="00E37C24"/>
    <w:rsid w:val="00E40E5E"/>
    <w:rsid w:val="00E44EE0"/>
    <w:rsid w:val="00E538D9"/>
    <w:rsid w:val="00E66B18"/>
    <w:rsid w:val="00E700CE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94BB5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25D7B"/>
    <w:rsid w:val="00F33D33"/>
    <w:rsid w:val="00F43CFA"/>
    <w:rsid w:val="00F54DD5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A648D"/>
    <w:rsid w:val="00FB494E"/>
    <w:rsid w:val="00FC429A"/>
    <w:rsid w:val="00FC4CA3"/>
    <w:rsid w:val="00FC69CE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3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6E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6E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6E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6E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3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6E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6E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6E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6E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95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25709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069278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53243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59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415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1572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015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1817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5485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5116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54138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107215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723367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4877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108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2046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4164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034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4648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906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E-29</izvorni_sadrzaj>
    <derivirana_varijabla naziv="DomainObject.Primjedba_1">E-29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St-88/10</izvorni_sadrzaj>
    <derivirana_varijabla naziv="DomainObject.Predmet.PrimjedbaSuca_1">Nastavak postupka radi naknadne diobe,
veza St-88/10</derivirana_varijabla>
  </DomainObject.Predmet.PrimjedbaSuca>
  <DomainObject.Predmet.ProtustrankaFormated>
    <izvorni_sadrzaj>  Stečajna masa iza AUSTROGRAD d.o.o.</izvorni_sadrzaj>
    <derivirana_varijabla naziv="DomainObject.Predmet.ProtustrankaFormated_1">  Stečajna masa iza AUSTROGRAD d.o.o.</derivirana_varijabla>
  </DomainObject.Predmet.ProtustrankaFormated>
  <DomainObject.Predmet.ProtustrankaFormatedOIB>
    <izvorni_sadrzaj>  Stečajna masa iza AUSTROGRAD d.o.o., OIB 83902993431</izvorni_sadrzaj>
    <derivirana_varijabla naziv="DomainObject.Predmet.ProtustrankaFormatedOIB_1">  Stečajna masa iza AUSTROGRAD d.o.o., OIB 83902993431</derivirana_varijabla>
  </DomainObject.Predmet.ProtustrankaFormatedOIB>
  <DomainObject.Predmet.ProtustrankaFormatedWithAdress>
    <izvorni_sadrzaj> Stečajna masa iza AUSTROGRAD d.o.o., Prolaz Marije Krucifiksa Kozulić 3, 51000 Rijeka</izvorni_sadrzaj>
    <derivirana_varijabla naziv="DomainObject.Predmet.ProtustrankaFormatedWithAdress_1"> Stečajna masa iza AUSTROGRAD d.o.o., Prolaz Marije Krucifiksa Kozulić 3, 51000 Rijeka</derivirana_varijabla>
  </DomainObject.Predmet.ProtustrankaFormatedWithAdress>
  <DomainObject.Predmet.ProtustrankaFormatedWithAdressOIB>
    <izvorni_sadrzaj> Stečajna masa iza AUSTROGRAD d.o.o., OIB 83902993431, Prolaz Marije Krucifiksa Kozulić 3, 51000 Rijeka</izvorni_sadrzaj>
    <derivirana_varijabla naziv="DomainObject.Predmet.ProtustrankaFormatedWithAdressOIB_1"> Stečajna masa iza AUSTROGRAD d.o.o., OIB 83902993431, Prolaz Marije Krucifiksa Kozulić 3, 51000 Rijeka</derivirana_varijabla>
  </DomainObject.Predmet.ProtustrankaFormatedWithAdressOIB>
  <DomainObject.Predmet.ProtustrankaWithAdress>
    <izvorni_sadrzaj>Stečajna masa iza AUSTROGRAD d.o.o. Prolaz Marije Krucifiksa Kozulić 3, 51000 Rijeka</izvorni_sadrzaj>
    <derivirana_varijabla naziv="DomainObject.Predmet.ProtustrankaWithAdress_1">Stečajna masa iza AUSTROGRAD d.o.o. Prolaz Marije Krucifiksa Kozulić 3, 51000 Rijeka</derivirana_varijabla>
  </DomainObject.Predmet.ProtustrankaWithAdress>
  <DomainObject.Predmet.ProtustrankaWithAdressOIB>
    <izvorni_sadrzaj>Stečajna masa iza AUSTROGRAD d.o.o., OIB 83902993431, Prolaz Marije Krucifiksa Kozulić 3, 51000 Rijeka</izvorni_sadrzaj>
    <derivirana_varijabla naziv="DomainObject.Predmet.ProtustrankaWithAdressOIB_1">Stečajna masa iza AUSTROGRAD d.o.o., OIB 83902993431, Prolaz Marije Krucifiksa Kozulić 3, 51000 Rijeka</derivirana_varijabla>
  </DomainObject.Predmet.ProtustrankaWithAdressOIB>
  <DomainObject.Predmet.ProtustrankaNazivFormated>
    <izvorni_sadrzaj>Stečajna masa iza AUSTROGRAD d.o.o.</izvorni_sadrzaj>
    <derivirana_varijabla naziv="DomainObject.Predmet.ProtustrankaNazivFormated_1">Stečajna masa iza AUSTROGRAD d.o.o.</derivirana_varijabla>
  </DomainObject.Predmet.ProtustrankaNazivFormated>
  <DomainObject.Predmet.ProtustrankaNazivFormatedOIB>
    <izvorni_sadrzaj>Stečajna masa iza AUSTROGRAD d.o.o., OIB 83902993431</izvorni_sadrzaj>
    <derivirana_varijabla naziv="DomainObject.Predmet.ProtustrankaNazivFormatedOIB_1">Stečajna masa iza AUSTROGRAD d.o.o., OIB 83902993431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ASSETS d.o.o.</izvorni_sadrzaj>
    <derivirana_varijabla naziv="DomainObject.Predmet.StrankaFormated_1">  ADRIATIC ASSETS d.o.o.</derivirana_varijabla>
  </DomainObject.Predmet.StrankaFormated>
  <DomainObject.Predmet.StrankaFormatedOIB>
    <izvorni_sadrzaj>  ADRIATIC ASSETS d.o.o., OIB 18846383988</izvorni_sadrzaj>
    <derivirana_varijabla naziv="DomainObject.Predmet.StrankaFormatedOIB_1">  ADRIATIC ASSETS d.o.o., OIB 18846383988</derivirana_varijabla>
  </DomainObject.Predmet.StrankaFormatedOIB>
  <DomainObject.Predmet.StrankaFormatedWithAdress>
    <izvorni_sadrzaj> ADRIATIC ASSETS d.o.o., Radnička cesta 80, 10000 Zagreb</izvorni_sadrzaj>
    <derivirana_varijabla naziv="DomainObject.Predmet.StrankaFormatedWithAdress_1"> ADRIATIC ASSETS d.o.o., Radnička cesta 80, 10000 Zagreb</derivirana_varijabla>
  </DomainObject.Predmet.StrankaFormatedWithAdress>
  <DomainObject.Predmet.StrankaFormatedWithAdressOIB>
    <izvorni_sadrzaj> ADRIATIC ASSETS d.o.o., OIB 18846383988, Radnička cesta 80, 10000 Zagreb</izvorni_sadrzaj>
    <derivirana_varijabla naziv="DomainObject.Predmet.StrankaFormatedWithAdressOIB_1"> ADRIATIC ASSETS d.o.o., OIB 18846383988, Radnička cesta 80, 10000 Zagreb</derivirana_varijabla>
  </DomainObject.Predmet.StrankaFormatedWithAdressOIB>
  <DomainObject.Predmet.StrankaWithAdress>
    <izvorni_sadrzaj>ADRIATIC ASSETS d.o.o. Radnička cesta 80,10000 Zagreb</izvorni_sadrzaj>
    <derivirana_varijabla naziv="DomainObject.Predmet.StrankaWithAdress_1">ADRIATIC ASSETS d.o.o. Radnička cesta 80,10000 Zagreb</derivirana_varijabla>
  </DomainObject.Predmet.StrankaWithAdress>
  <DomainObject.Predmet.StrankaWithAdressOIB>
    <izvorni_sadrzaj>ADRIATIC ASSETS d.o.o., OIB 18846383988, Radnička cesta 80,10000 Zagreb</izvorni_sadrzaj>
    <derivirana_varijabla naziv="DomainObject.Predmet.StrankaWithAdressOIB_1">ADRIATIC ASSETS d.o.o., OIB 18846383988, Radnička cesta 80,10000 Zagreb</derivirana_varijabla>
  </DomainObject.Predmet.StrankaWithAdressOIB>
  <DomainObject.Predmet.StrankaNazivFormated>
    <izvorni_sadrzaj>ADRIATIC ASSETS d.o.o.</izvorni_sadrzaj>
    <derivirana_varijabla naziv="DomainObject.Predmet.StrankaNazivFormated_1">ADRIATIC ASSETS d.o.o.</derivirana_varijabla>
  </DomainObject.Predmet.StrankaNazivFormated>
  <DomainObject.Predmet.StrankaNazivFormatedOIB>
    <izvorni_sadrzaj>ADRIATIC ASSETS d.o.o., OIB 18846383988</izvorni_sadrzaj>
    <derivirana_varijabla naziv="DomainObject.Predmet.StrankaNazivFormatedOIB_1">ADRIATIC ASSETS d.o.o., OIB 18846383988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ADRIATIC ASSETS d.o.o.</item>
    </izvorni_sadrzaj>
    <derivirana_varijabla naziv="DomainObject.Predmet.StrankaListFormated_1">
      <item>ADRIATIC ASSETS d.o.o.</item>
    </derivirana_varijabla>
  </DomainObject.Predmet.StrankaListFormated>
  <DomainObject.Predmet.StrankaListFormatedOIB>
    <izvorni_sadrzaj>
      <item>ADRIATIC ASSETS d.o.o., OIB 18846383988</item>
    </izvorni_sadrzaj>
    <derivirana_varijabla naziv="DomainObject.Predmet.StrankaListFormatedOIB_1">
      <item>ADRIATIC ASSETS d.o.o., OIB 18846383988</item>
    </derivirana_varijabla>
  </DomainObject.Predmet.StrankaListFormatedOIB>
  <DomainObject.Predmet.StrankaListFormatedWithAdress>
    <izvorni_sadrzaj>
      <item>ADRIATIC ASSETS d.o.o., Radnička cesta 80, 10000 Zagreb</item>
    </izvorni_sadrzaj>
    <derivirana_varijabla naziv="DomainObject.Predmet.StrankaListFormatedWithAdress_1">
      <item>ADRIATIC ASSETS d.o.o., Radnička cesta 80, 10000 Zagreb</item>
    </derivirana_varijabla>
  </DomainObject.Predmet.StrankaListFormatedWithAdress>
  <DomainObject.Predmet.StrankaListFormatedWithAdressOIB>
    <izvorni_sadrzaj>
      <item>ADRIATIC ASSETS d.o.o., OIB 18846383988, Radnička cesta 80, 10000 Zagreb</item>
    </izvorni_sadrzaj>
    <derivirana_varijabla naziv="DomainObject.Predmet.StrankaListFormatedWithAdressOIB_1">
      <item>ADRIATIC ASSETS d.o.o., OIB 18846383988, Radnička cesta 80, 10000 Zagreb</item>
    </derivirana_varijabla>
  </DomainObject.Predmet.StrankaListFormatedWithAdressOIB>
  <DomainObject.Predmet.StrankaListNazivFormated>
    <izvorni_sadrzaj>
      <item>ADRIATIC ASSETS d.o.o.</item>
    </izvorni_sadrzaj>
    <derivirana_varijabla naziv="DomainObject.Predmet.StrankaListNazivFormated_1">
      <item>ADRIATIC ASSETS d.o.o.</item>
    </derivirana_varijabla>
  </DomainObject.Predmet.StrankaListNazivFormated>
  <DomainObject.Predmet.StrankaListNazivFormatedOIB>
    <izvorni_sadrzaj>
      <item>ADRIATIC ASSETS d.o.o., OIB 18846383988</item>
    </izvorni_sadrzaj>
    <derivirana_varijabla naziv="DomainObject.Predmet.StrankaListNazivFormatedOIB_1">
      <item>ADRIATIC ASSETS d.o.o., OIB 18846383988</item>
    </derivirana_varijabla>
  </DomainObject.Predmet.StrankaListNazivFormatedOIB>
  <DomainObject.Predmet.ProtuStrankaListFormated>
    <izvorni_sadrzaj>
      <item>Stečajna masa iza AUSTROGRAD d.o.o.</item>
    </izvorni_sadrzaj>
    <derivirana_varijabla naziv="DomainObject.Predmet.ProtuStrankaListFormated_1">
      <item>Stečajna masa iza AUSTROGRAD d.o.o.</item>
    </derivirana_varijabla>
  </DomainObject.Predmet.ProtuStrankaListFormated>
  <DomainObject.Predmet.ProtuStrankaListFormatedOIB>
    <izvorni_sadrzaj>
      <item>Stečajna masa iza AUSTROGRAD d.o.o., OIB 83902993431</item>
    </izvorni_sadrzaj>
    <derivirana_varijabla naziv="DomainObject.Predmet.ProtuStrankaListFormatedOIB_1">
      <item>Stečajna masa iza AUSTROGRAD d.o.o., OIB 83902993431</item>
    </derivirana_varijabla>
  </DomainObject.Predmet.ProtuStrankaListFormatedOIB>
  <DomainObject.Predmet.ProtuStrankaListFormatedWithAdress>
    <izvorni_sadrzaj>
      <item>Stečajna masa iza AUSTROGRAD d.o.o., Prolaz Marije Krucifiksa Kozulić 3, 51000 Rijeka</item>
    </izvorni_sadrzaj>
    <derivirana_varijabla naziv="DomainObject.Predmet.ProtuStrankaListFormatedWithAdress_1">
      <item>Stečajna masa iza AUSTROGRAD d.o.o., Prolaz Marije Krucifiksa Kozulić 3, 51000 Rijeka</item>
    </derivirana_varijabla>
  </DomainObject.Predmet.ProtuStrankaListFormatedWithAdress>
  <DomainObject.Predmet.ProtuStrankaListFormatedWithAdressOIB>
    <izvorni_sadrzaj>
      <item>Stečajna masa iza AUSTROGRAD d.o.o., OIB 83902993431, Prolaz Marije Krucifiksa Kozulić 3, 51000 Rijeka</item>
    </izvorni_sadrzaj>
    <derivirana_varijabla naziv="DomainObject.Predmet.ProtuStrankaListFormatedWithAdressOIB_1">
      <item>Stečajna masa iza AUSTROGRAD d.o.o., OIB 83902993431, Prolaz Marije Krucifiksa Kozulić 3, 51000 Rijeka</item>
    </derivirana_varijabla>
  </DomainObject.Predmet.ProtuStrankaListFormatedWithAdressOIB>
  <DomainObject.Predmet.ProtuStrankaListNazivFormated>
    <izvorni_sadrzaj>
      <item>Stečajna masa iza AUSTROGRAD d.o.o.</item>
    </izvorni_sadrzaj>
    <derivirana_varijabla naziv="DomainObject.Predmet.ProtuStrankaListNazivFormated_1">
      <item>Stečajna masa iza AUSTROGRAD d.o.o.</item>
    </derivirana_varijabla>
  </DomainObject.Predmet.ProtuStrankaListNazivFormated>
  <DomainObject.Predmet.ProtuStrankaListNazivFormatedOIB>
    <izvorni_sadrzaj>
      <item>Stečajna masa iza AUSTROGRAD d.o.o., OIB 83902993431</item>
    </izvorni_sadrzaj>
    <derivirana_varijabla naziv="DomainObject.Predmet.ProtuStrankaListNazivFormatedOIB_1">
      <item>Stečajna masa iza AUSTROGRAD d.o.o., OIB 83902993431</item>
    </derivirana_varijabla>
  </DomainObject.Predmet.ProtuStrankaListNazivFormatedOIB>
  <DomainObject.Predmet.OstaliListFormated>
    <izvorni_sadrzaj>
      <item>Divjak, Topić &amp; Bahtijarević odvjetničko društvo d.o.o.</item>
      <item>Miroslava Turnšek</item>
    </izvorni_sadrzaj>
    <derivirana_varijabla naziv="DomainObject.Predmet.OstaliListFormated_1">
      <item>Divjak, Topić &amp; Bahtijarević odvjetničko društvo d.o.o.</item>
      <item>Miroslava Turnšek</item>
    </derivirana_varijabla>
  </DomainObject.Predmet.OstaliListFormated>
  <DomainObject.Predmet.OstaliListFormatedOIB>
    <izvorni_sadrzaj>
      <item>Divjak, Topić &amp; Bahtijarević odvjetničko društvo d.o.o., OIB 58186870694</item>
      <item>Miroslava Turnšek</item>
    </izvorni_sadrzaj>
    <derivirana_varijabla naziv="DomainObject.Predmet.OstaliListFormatedOIB_1">
      <item>Divjak, Topić &amp; Bahtijarević odvjetničko društvo d.o.o., OIB 58186870694</item>
      <item>Miroslava Turnšek</item>
    </derivirana_varijabla>
  </DomainObject.Predmet.OstaliListFormatedOIB>
  <DomainObject.Predmet.OstaliListFormatedWithAdress>
    <izvorni_sadrzaj>
      <item>Divjak, Topić &amp; Bahtijarević odvjetničko društvo d.o.o., Ivana Lučića 2/A, 10000 Zagreb</item>
      <item>Miroslava Turnšek, F. la Guardia 23, 51000 Rijeka</item>
    </izvorni_sadrzaj>
    <derivirana_varijabla naziv="DomainObject.Predmet.OstaliListFormatedWithAdress_1">
      <item>Divjak, Topić &amp; Bahtijarević odvjetničko društvo d.o.o., Ivana Lučića 2/A, 10000 Zagreb</item>
      <item>Miroslava Turnšek, F. la Guardia 23, 51000 Rijeka</item>
    </derivirana_varijabla>
  </DomainObject.Predmet.OstaliListFormatedWithAdress>
  <DomainObject.Predmet.OstaliListFormatedWithAdressOIB>
    <izvorni_sadrzaj>
      <item>Divjak, Topić &amp; Bahtijarević odvjetničko društvo d.o.o., OIB 58186870694, Ivana Lučića 2/A, 10000 Zagreb</item>
      <item>Miroslava Turnšek, F. la Guardia 23, 51000 Rijeka</item>
    </izvorni_sadrzaj>
    <derivirana_varijabla naziv="DomainObject.Predmet.OstaliListFormatedWithAdressOIB_1">
      <item>Divjak, Topić &amp; Bahtijarević odvjetničko društvo d.o.o., OIB 58186870694, Ivana Lučića 2/A, 10000 Zagreb</item>
      <item>Miroslava Turnšek, F. la Guardia 23, 51000 Rijeka</item>
    </derivirana_varijabla>
  </DomainObject.Predmet.OstaliListFormatedWithAdressOIB>
  <DomainObject.Predmet.OstaliListNazivFormated>
    <izvorni_sadrzaj>
      <item>Divjak, Topić &amp; Bahtijarević odvjetničko društvo d.o.o.</item>
      <item>Miroslava Turnšek</item>
    </izvorni_sadrzaj>
    <derivirana_varijabla naziv="DomainObject.Predmet.OstaliListNazivFormated_1">
      <item>Divjak, Topić &amp; Bahtijarević odvjetničko društvo d.o.o.</item>
      <item>Miroslava Turnšek</item>
    </derivirana_varijabla>
  </DomainObject.Predmet.OstaliListNazivFormated>
  <DomainObject.Predmet.OstaliListNazivFormatedOIB>
    <izvorni_sadrzaj>
      <item>Divjak, Topić &amp; Bahtijarević odvjetničko društvo d.o.o., OIB 58186870694</item>
      <item>Miroslava Turnšek</item>
    </izvorni_sadrzaj>
    <derivirana_varijabla naziv="DomainObject.Predmet.OstaliListNazivFormatedOIB_1">
      <item>Divjak, Topić &amp; Bahtijarević odvjetničko društvo d.o.o., OIB 58186870694</item>
      <item>Miroslava Turnšek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ASSETS d.o.o.</izvorni_sadrzaj>
    <derivirana_varijabla naziv="DomainObject.Predmet.StrankaIDrugi_1">ADRIATIC ASSETS d.o.o.</derivirana_varijabla>
  </DomainObject.Predmet.StrankaIDrugi>
  <DomainObject.Predmet.ProtustrankaIDrugi>
    <izvorni_sadrzaj>Stečajna masa iza AUSTROGRAD d.o.o.</izvorni_sadrzaj>
    <derivirana_varijabla naziv="DomainObject.Predmet.ProtustrankaIDrugi_1">Stečajna masa iza AUSTROGRAD d.o.o.</derivirana_varijabla>
  </DomainObject.Predmet.ProtustrankaIDrugi>
  <DomainObject.Predmet.StrankaIDrugiAdressOIB>
    <izvorni_sadrzaj>ADRIATIC ASSETS d.o.o., OIB 18846383988, Radnička cesta 80, 10000 Zagreb</izvorni_sadrzaj>
    <derivirana_varijabla naziv="DomainObject.Predmet.StrankaIDrugiAdressOIB_1">ADRIATIC ASSETS d.o.o., OIB 18846383988, Radnička cesta 80, 10000 Zagreb</derivirana_varijabla>
  </DomainObject.Predmet.StrankaIDrugiAdressOIB>
  <DomainObject.Predmet.ProtustrankaIDrugiAdressOIB>
    <izvorni_sadrzaj>Stečajna masa iza AUSTROGRAD d.o.o., OIB 83902993431, Prolaz Marije Krucifiksa Kozulić 3, 51000 Rijeka</izvorni_sadrzaj>
    <derivirana_varijabla naziv="DomainObject.Predmet.ProtustrankaIDrugiAdressOIB_1">Stečajna masa iza AUSTROGRAD d.o.o., OIB 83902993431, Prolaz Marije Krucifiksa Kozulić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ASSETS d.o.o.</item>
      <item>Stečajna masa iza AUSTROGRAD d.o.o.</item>
      <item>Divjak, Topić &amp; Bahtijarević odvjetničko društvo d.o.o.</item>
      <item>Miroslava Turnšek</item>
    </izvorni_sadrzaj>
    <derivirana_varijabla naziv="DomainObject.Predmet.SudioniciListNaziv_1">
      <item>ADRIATIC ASSETS d.o.o.</item>
      <item>Stečajna masa iza AUSTROGRAD d.o.o.</item>
      <item>Divjak, Topić &amp; Bahtijarević odvjetničko društvo d.o.o.</item>
      <item>Miroslava Turnšek</item>
    </derivirana_varijabla>
  </DomainObject.Predmet.SudioniciListNaziv>
  <DomainObject.Predmet.SudioniciListAdressOIB>
    <izvorni_sadrzaj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  <item>Miroslava Turnšek, F. la Guardia 23,51000 Rijeka</item>
    </izvorni_sadrzaj>
    <derivirana_varijabla naziv="DomainObject.Predmet.SudioniciListAdressOIB_1"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  <item>Miroslava Turnšek, F. la Guardia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18846383988</item>
      <item>, OIB 83902993431</item>
      <item>, OIB 58186870694</item>
      <item>, OIB null</item>
    </izvorni_sadrzaj>
    <derivirana_varijabla naziv="DomainObject.Predmet.SudioniciListNazivOIB_1">
      <item>, OIB 18846383988</item>
      <item>, OIB 83902993431</item>
      <item>, OIB 58186870694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CD78E5-344A-4591-A8D8-055DABED6E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211</properties:Words>
  <properties:Characters>1142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1444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2018-07-23T09:48:00Z</dcterms:created>
  <dc:creator>ministarstvo pravosuđa rh</dc:creator>
  <cp:lastModifiedBy>Elizabet Jovanović</cp:lastModifiedBy>
  <cp:lastPrinted>2018-07-23T09:48:00Z</cp:lastPrinted>
  <dcterms:modified xmlns:xsi="http://www.w3.org/2001/XMLSchema-instance" xsi:type="dcterms:W3CDTF">2018-07-23T09:51:00Z</dcterms:modified>
  <cp:revision>3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(327 17 zaključak ročište  dioba  E-29.docx)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