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c27b" w14:paraId="13ac27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117A86">
        <w:t>13</w:t>
      </w:r>
      <w:r w:rsidR="000D78BF">
        <w:t>/201</w:t>
      </w:r>
      <w:r w:rsidR="00117A86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D60AE">
        <w:t>0</w:t>
      </w:r>
      <w:r w:rsidR="00117A86">
        <w:t>7</w:t>
      </w:r>
      <w:r w:rsidR="000E3B58">
        <w:t xml:space="preserve">. </w:t>
      </w:r>
      <w:r w:rsidR="009D60AE">
        <w:t>siječnja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117A86">
        <w:t>EKO EDEN d.o.o., Zagreb, Slavonska avenija bb, OIB: 93200551076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117A86">
        <w:t>21.489,94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D60AE">
        <w:t>0</w:t>
      </w:r>
      <w:r w:rsidR="00117A86">
        <w:t>7</w:t>
      </w:r>
      <w:r w:rsidR="000E3B58">
        <w:t xml:space="preserve">. </w:t>
      </w:r>
      <w:r w:rsidR="009D60AE">
        <w:t>siječnja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B20" w:rsidR="00BC5B20">
      <w:r>
        <w:separator/>
      </w:r>
    </w:p>
  </w:endnote>
  <w:endnote w:id="0" w:type="continuationSeparator">
    <w:p w:rsidRDefault="00BC5B20" w:rsidR="00BC5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B20" w:rsidR="00BC5B20">
      <w:r>
        <w:separator/>
      </w:r>
    </w:p>
  </w:footnote>
  <w:footnote w:id="0" w:type="continuationSeparator">
    <w:p w:rsidRDefault="00BC5B20" w:rsidR="00BC5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17A86"/>
    <w:rsid w:val="00133E13"/>
    <w:rsid w:val="00150DAF"/>
    <w:rsid w:val="00185571"/>
    <w:rsid w:val="0019778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25398"/>
    <w:rsid w:val="00327521"/>
    <w:rsid w:val="00340F06"/>
    <w:rsid w:val="00343AA6"/>
    <w:rsid w:val="0038246E"/>
    <w:rsid w:val="003D35F9"/>
    <w:rsid w:val="003E3A15"/>
    <w:rsid w:val="00413F4C"/>
    <w:rsid w:val="00414289"/>
    <w:rsid w:val="004307B3"/>
    <w:rsid w:val="00436110"/>
    <w:rsid w:val="004A6CFE"/>
    <w:rsid w:val="004B337A"/>
    <w:rsid w:val="004F3962"/>
    <w:rsid w:val="00530D6A"/>
    <w:rsid w:val="00533106"/>
    <w:rsid w:val="0053446F"/>
    <w:rsid w:val="0055091C"/>
    <w:rsid w:val="00572798"/>
    <w:rsid w:val="00577BB4"/>
    <w:rsid w:val="005902F0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8F2A6A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9D60AE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C5B20"/>
    <w:rsid w:val="00BD256B"/>
    <w:rsid w:val="00BE6E65"/>
    <w:rsid w:val="00C0394B"/>
    <w:rsid w:val="00C728C7"/>
    <w:rsid w:val="00C7497C"/>
    <w:rsid w:val="00C836B9"/>
    <w:rsid w:val="00C958E9"/>
    <w:rsid w:val="00CD1867"/>
    <w:rsid w:val="00CE7362"/>
    <w:rsid w:val="00D01B78"/>
    <w:rsid w:val="00D5460B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F01DD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0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2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2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2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2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0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2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2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2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2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EDEN d.o.o.</izvorni_sadrzaj>
    <derivirana_varijabla naziv="DomainObject.Predmet.ProtustrankaFormated_1">  EKO EDEN d.o.o.</derivirana_varijabla>
  </DomainObject.Predmet.ProtustrankaFormated>
  <DomainObject.Predmet.ProtustrankaFormatedOIB>
    <izvorni_sadrzaj>  EKO EDEN d.o.o., OIB 93200551076</izvorni_sadrzaj>
    <derivirana_varijabla naziv="DomainObject.Predmet.ProtustrankaFormatedOIB_1">  EKO EDEN d.o.o., OIB 93200551076</derivirana_varijabla>
  </DomainObject.Predmet.ProtustrankaFormatedOIB>
  <DomainObject.Predmet.ProtustrankaFormatedWithAdress>
    <izvorni_sadrzaj> EKO EDEN d.o.o., Slavonska avenija/bb, 10000 Zagreb</izvorni_sadrzaj>
    <derivirana_varijabla naziv="DomainObject.Predmet.ProtustrankaFormatedWithAdress_1"> EKO EDEN d.o.o., Slavonska avenija/bb, 10000 Zagreb</derivirana_varijabla>
  </DomainObject.Predmet.ProtustrankaFormatedWithAdress>
  <DomainObject.Predmet.ProtustrankaFormatedWithAdressOIB>
    <izvorni_sadrzaj> EKO EDEN d.o.o., OIB 93200551076, Slavonska avenija/bb, 10000 Zagreb</izvorni_sadrzaj>
    <derivirana_varijabla naziv="DomainObject.Predmet.ProtustrankaFormatedWithAdressOIB_1"> EKO EDEN d.o.o., OIB 93200551076, Slavonska avenija/bb, 10000 Zagreb</derivirana_varijabla>
  </DomainObject.Predmet.ProtustrankaFormatedWithAdressOIB>
  <DomainObject.Predmet.ProtustrankaWithAdress>
    <izvorni_sadrzaj>EKO EDEN d.o.o. Slavonska avenija/bb, 10000 Zagreb</izvorni_sadrzaj>
    <derivirana_varijabla naziv="DomainObject.Predmet.ProtustrankaWithAdress_1">EKO EDEN d.o.o. Slavonska avenija/bb, 10000 Zagreb</derivirana_varijabla>
  </DomainObject.Predmet.ProtustrankaWithAdress>
  <DomainObject.Predmet.ProtustrankaWithAdressOIB>
    <izvorni_sadrzaj>EKO EDEN d.o.o., OIB 93200551076, Slavonska avenija/bb, 10000 Zagreb</izvorni_sadrzaj>
    <derivirana_varijabla naziv="DomainObject.Predmet.ProtustrankaWithAdressOIB_1">EKO EDEN d.o.o., OIB 93200551076, Slavonska avenija/bb, 10000 Zagreb</derivirana_varijabla>
  </DomainObject.Predmet.ProtustrankaWithAdressOIB>
  <DomainObject.Predmet.ProtustrankaNazivFormated>
    <izvorni_sadrzaj>EKO EDEN d.o.o.</izvorni_sadrzaj>
    <derivirana_varijabla naziv="DomainObject.Predmet.ProtustrankaNazivFormated_1">EKO EDEN d.o.o.</derivirana_varijabla>
  </DomainObject.Predmet.ProtustrankaNazivFormated>
  <DomainObject.Predmet.ProtustrankaNazivFormatedOIB>
    <izvorni_sadrzaj>EKO EDEN d.o.o., OIB 93200551076</izvorni_sadrzaj>
    <derivirana_varijabla naziv="DomainObject.Predmet.ProtustrankaNazivFormatedOIB_1">EKO EDEN d.o.o., OIB 93200551076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EDEN d.o.o.</item>
    </izvorni_sadrzaj>
    <derivirana_varijabla naziv="DomainObject.Predmet.ProtuStrankaListFormated_1">
      <item>EKO EDEN d.o.o.</item>
    </derivirana_varijabla>
  </DomainObject.Predmet.ProtuStrankaListFormated>
  <DomainObject.Predmet.ProtuStrankaListFormatedOIB>
    <izvorni_sadrzaj>
      <item>EKO EDEN d.o.o., OIB 93200551076</item>
    </izvorni_sadrzaj>
    <derivirana_varijabla naziv="DomainObject.Predmet.ProtuStrankaListFormatedOIB_1">
      <item>EKO EDEN d.o.o., OIB 93200551076</item>
    </derivirana_varijabla>
  </DomainObject.Predmet.ProtuStrankaListFormatedOIB>
  <DomainObject.Predmet.ProtuStrankaListFormatedWithAdress>
    <izvorni_sadrzaj>
      <item>EKO EDEN d.o.o., Slavonska avenija/bb, 10000 Zagreb</item>
    </izvorni_sadrzaj>
    <derivirana_varijabla naziv="DomainObject.Predmet.ProtuStrankaListFormatedWithAdress_1">
      <item>EKO EDEN d.o.o., Slavonska avenija/bb, 10000 Zagreb</item>
    </derivirana_varijabla>
  </DomainObject.Predmet.ProtuStrankaListFormatedWithAdress>
  <DomainObject.Predmet.ProtuStrankaListFormatedWithAdressOIB>
    <izvorni_sadrzaj>
      <item>EKO EDEN d.o.o., OIB 93200551076, Slavonska avenija/bb, 10000 Zagreb</item>
    </izvorni_sadrzaj>
    <derivirana_varijabla naziv="DomainObject.Predmet.ProtuStrankaListFormatedWithAdressOIB_1">
      <item>EKO EDEN d.o.o., OIB 93200551076, Slavonska avenija/bb, 10000 Zagreb</item>
    </derivirana_varijabla>
  </DomainObject.Predmet.ProtuStrankaListFormatedWithAdressOIB>
  <DomainObject.Predmet.ProtuStrankaListNazivFormated>
    <izvorni_sadrzaj>
      <item>EKO EDEN d.o.o.</item>
    </izvorni_sadrzaj>
    <derivirana_varijabla naziv="DomainObject.Predmet.ProtuStrankaListNazivFormated_1">
      <item>EKO EDEN d.o.o.</item>
    </derivirana_varijabla>
  </DomainObject.Predmet.ProtuStrankaListNazivFormated>
  <DomainObject.Predmet.ProtuStrankaListNazivFormatedOIB>
    <izvorni_sadrzaj>
      <item>EKO EDEN d.o.o., OIB 93200551076</item>
    </izvorni_sadrzaj>
    <derivirana_varijabla naziv="DomainObject.Predmet.ProtuStrankaListNazivFormatedOIB_1">
      <item>EKO EDEN d.o.o., OIB 93200551076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EDEN d.o.o.</izvorni_sadrzaj>
    <derivirana_varijabla naziv="DomainObject.Predmet.ProtustrankaIDrugi_1">EKO EDEN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EDEN d.o.o., OIB 93200551076, Slavonska avenija/bb, 10000 Zagreb</izvorni_sadrzaj>
    <derivirana_varijabla naziv="DomainObject.Predmet.ProtustrankaIDrugiAdressOIB_1">EKO EDEN d.o.o., OIB 93200551076, Slavonska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EDEN d.o.o.</item>
    </izvorni_sadrzaj>
    <derivirana_varijabla naziv="DomainObject.Predmet.SudioniciListNaziv_1">
      <item>FINA Regionalni centar Zagreb</item>
      <item>EKO EDEN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 EDEN d.o.o., OIB 93200551076, Slavonska avenija/bb,10000 Zagreb</item>
    </izvorni_sadrzaj>
    <derivirana_varijabla naziv="DomainObject.Predmet.SudioniciListAdressOIB_1">
      <item>FINA Regionalni centar Zagreb, OIB 85821130368, Trg svibanjskih žrtava 1995. 1,10000 Zagreb</item>
      <item>EKO EDEN d.o.o., OIB 93200551076, Slavonska avenija/bb,10000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93200551076</item>
    </izvorni_sadrzaj>
    <derivirana_varijabla naziv="DomainObject.Predmet.SudioniciListNazivOIB_1">
      <item>, OIB 85821130368</item>
      <item>, OIB 93200551076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1321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2016-01-07T12:51:00Z</dcterms:created>
  <dc:creator>ilukac</dc:creator>
  <cp:lastModifiedBy>dvorana100</cp:lastModifiedBy>
  <cp:lastPrinted>2016-01-07T12:49:00Z</cp:lastPrinted>
  <dcterms:modified xmlns:xsi="http://www.w3.org/2001/XMLSchema-instance" xsi:type="dcterms:W3CDTF">2016-01-07T13:03:00Z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