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43a8a" w14:paraId="d043a8a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952160">
        <w:t>7537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C13922">
        <w:t>75</w:t>
      </w:r>
      <w:r w:rsidR="00952160">
        <w:t>37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952160" w:rsidRPr="008711C0">
        <w:t>S-T d.o.o. za trgovinu na veliko i malo</w:t>
      </w:r>
      <w:r w:rsidR="00952160">
        <w:t xml:space="preserve">, Zagreb (Grad Zagreb), Dinka Sušića 12, OIB: </w:t>
      </w:r>
      <w:r w:rsidR="00952160" w:rsidRPr="008711C0">
        <w:t>55519346454</w:t>
      </w:r>
      <w:r w:rsidR="00B60892">
        <w:t>.</w:t>
      </w:r>
      <w:r w:rsidR="00F75FBE">
        <w:t xml:space="preserve"> </w:t>
      </w:r>
      <w:r w:rsidR="0013196D">
        <w:t xml:space="preserve"> </w:t>
      </w:r>
      <w:r w:rsidR="000E083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A23293">
        <w:t xml:space="preserve"> </w:t>
      </w:r>
      <w:r w:rsidR="00952160">
        <w:t>218.990,55</w:t>
      </w:r>
      <w:r w:rsidR="00EE2862">
        <w:t xml:space="preserve"> kn</w:t>
      </w:r>
      <w:r w:rsidR="00B60892"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C13922">
        <w:t>9</w:t>
      </w:r>
      <w:r w:rsidR="00125923">
        <w:t xml:space="preserve">. ožujka </w:t>
      </w:r>
      <w:r w:rsidR="00F812ED">
        <w:t>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5571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97E94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1DDC"/>
    <w:rsid w:val="003D35F9"/>
    <w:rsid w:val="003E3A15"/>
    <w:rsid w:val="004006C6"/>
    <w:rsid w:val="00403973"/>
    <w:rsid w:val="00413F4C"/>
    <w:rsid w:val="004158CB"/>
    <w:rsid w:val="004234FE"/>
    <w:rsid w:val="004357DD"/>
    <w:rsid w:val="00435FE5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A0039"/>
    <w:rsid w:val="005B06CF"/>
    <w:rsid w:val="005D476D"/>
    <w:rsid w:val="005E26B2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D2EC3"/>
    <w:rsid w:val="006D4A58"/>
    <w:rsid w:val="006F130C"/>
    <w:rsid w:val="006F1F66"/>
    <w:rsid w:val="006F6DCF"/>
    <w:rsid w:val="00701DD9"/>
    <w:rsid w:val="0071015B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916786"/>
    <w:rsid w:val="00920CA0"/>
    <w:rsid w:val="009418A6"/>
    <w:rsid w:val="009419D8"/>
    <w:rsid w:val="00952160"/>
    <w:rsid w:val="00975CC6"/>
    <w:rsid w:val="00992901"/>
    <w:rsid w:val="009B1875"/>
    <w:rsid w:val="009D16E5"/>
    <w:rsid w:val="009E5982"/>
    <w:rsid w:val="00A13FC9"/>
    <w:rsid w:val="00A23293"/>
    <w:rsid w:val="00A3406F"/>
    <w:rsid w:val="00A71431"/>
    <w:rsid w:val="00A87324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82F18"/>
    <w:rsid w:val="00B8496C"/>
    <w:rsid w:val="00BB7725"/>
    <w:rsid w:val="00BC5988"/>
    <w:rsid w:val="00BE6A48"/>
    <w:rsid w:val="00C13922"/>
    <w:rsid w:val="00C26753"/>
    <w:rsid w:val="00C307EB"/>
    <w:rsid w:val="00C3490F"/>
    <w:rsid w:val="00C56650"/>
    <w:rsid w:val="00C836B9"/>
    <w:rsid w:val="00C958E9"/>
    <w:rsid w:val="00CC68C8"/>
    <w:rsid w:val="00CE7362"/>
    <w:rsid w:val="00D00649"/>
    <w:rsid w:val="00D01B78"/>
    <w:rsid w:val="00D11D56"/>
    <w:rsid w:val="00D341A4"/>
    <w:rsid w:val="00D419EB"/>
    <w:rsid w:val="00D42260"/>
    <w:rsid w:val="00D439E7"/>
    <w:rsid w:val="00D66226"/>
    <w:rsid w:val="00D84142"/>
    <w:rsid w:val="00DA1DA3"/>
    <w:rsid w:val="00DC5E6C"/>
    <w:rsid w:val="00DD4625"/>
    <w:rsid w:val="00DF485C"/>
    <w:rsid w:val="00E16172"/>
    <w:rsid w:val="00E20AA2"/>
    <w:rsid w:val="00E313F3"/>
    <w:rsid w:val="00E6002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100EF"/>
    <w:rsid w:val="00F12C44"/>
    <w:rsid w:val="00F14ABA"/>
    <w:rsid w:val="00F371B8"/>
    <w:rsid w:val="00F45FB5"/>
    <w:rsid w:val="00F75FBE"/>
    <w:rsid w:val="00F812ED"/>
    <w:rsid w:val="00F81928"/>
    <w:rsid w:val="00FA5A8D"/>
    <w:rsid w:val="00FB50B9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7537</izvorni_sadrzaj>
    <derivirana_varijabla naziv="DomainObject.Predmet.Broj_1">7537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St-7537/2015</izvorni_sadrzaj>
    <derivirana_varijabla naziv="DomainObject.Predmet.OznakaBroj_1">St-7537/2015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S-T d.o.o. zastupanog po punomoćniku Stjepan Rod</izvorni_sadrzaj>
    <derivirana_varijabla naziv="DomainObject.Predmet.ProtustrankaFormated_1">  S-T d.o.o. zastupanog po punomoćniku Stjepan Rod</derivirana_varijabla>
  </DomainObject.Predmet.ProtustrankaFormated>
  <DomainObject.Predmet.ProtustrankaFormatedOIB>
    <izvorni_sadrzaj>  S-T d.o.o., OIB 55519346454 zastupanog po punomoćniku Stjepan Rod</izvorni_sadrzaj>
    <derivirana_varijabla naziv="DomainObject.Predmet.ProtustrankaFormatedOIB_1">  S-T d.o.o., OIB 55519346454 zastupanog po punomoćniku Stjepan Rod</derivirana_varijabla>
  </DomainObject.Predmet.ProtustrankaFormatedOIB>
  <DomainObject.Predmet.ProtustrankaFormatedWithAdress>
    <izvorni_sadrzaj> S-T d.o.o., Dinka Sušića 12, 10000 Zagreb zastupanog po punomoćniku Stjepan Rod</izvorni_sadrzaj>
    <derivirana_varijabla naziv="DomainObject.Predmet.ProtustrankaFormatedWithAdress_1"> S-T d.o.o., Dinka Sušića 12, 10000 Zagreb zastupanog po punomoćniku Stjepan Rod</derivirana_varijabla>
  </DomainObject.Predmet.ProtustrankaFormatedWithAdress>
  <DomainObject.Predmet.ProtustrankaFormatedWithAdressOIB>
    <izvorni_sadrzaj> S-T d.o.o., OIB 55519346454, Dinka Sušića 12, 10000 Zagreb zastupanog po punomoćniku Stjepan Rod</izvorni_sadrzaj>
    <derivirana_varijabla naziv="DomainObject.Predmet.ProtustrankaFormatedWithAdressOIB_1"> S-T d.o.o., OIB 55519346454, Dinka Sušića 12, 10000 Zagreb zastupanog po punomoćniku Stjepan Rod</derivirana_varijabla>
  </DomainObject.Predmet.ProtustrankaFormatedWithAdressOIB>
  <DomainObject.Predmet.ProtustrankaWithAdress>
    <izvorni_sadrzaj>S-T d.o.o. Dinka Sušića 12, 10000 Zagreb</izvorni_sadrzaj>
    <derivirana_varijabla naziv="DomainObject.Predmet.ProtustrankaWithAdress_1">S-T d.o.o. Dinka Sušića 12, 10000 Zagreb</derivirana_varijabla>
  </DomainObject.Predmet.ProtustrankaWithAdress>
  <DomainObject.Predmet.ProtustrankaWithAdressOIB>
    <izvorni_sadrzaj>S-T d.o.o., OIB 55519346454, Dinka Sušića 12, 10000 Zagreb</izvorni_sadrzaj>
    <derivirana_varijabla naziv="DomainObject.Predmet.ProtustrankaWithAdressOIB_1">S-T d.o.o., OIB 55519346454, Dinka Sušića 12, 10000 Zagreb</derivirana_varijabla>
  </DomainObject.Predmet.ProtustrankaWithAdressOIB>
  <DomainObject.Predmet.ProtustrankaNazivFormated>
    <izvorni_sadrzaj>S-T d.o.o.</izvorni_sadrzaj>
    <derivirana_varijabla naziv="DomainObject.Predmet.ProtustrankaNazivFormated_1">S-T d.o.o.</derivirana_varijabla>
  </DomainObject.Predmet.ProtustrankaNazivFormated>
  <DomainObject.Predmet.ProtustrankaNazivFormatedOIB>
    <izvorni_sadrzaj>S-T d.o.o., OIB 55519346454</izvorni_sadrzaj>
    <derivirana_varijabla naziv="DomainObject.Predmet.ProtustrankaNazivFormatedOIB_1">S-T d.o.o., OIB 55519346454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S-T d.o.o. zastupanog po punomoćniku Stjepan Rod</item>
    </izvorni_sadrzaj>
    <derivirana_varijabla naziv="DomainObject.Predmet.ProtuStrankaListFormated_1">
      <item>S-T d.o.o. zastupanog po punomoćniku Stjepan Rod</item>
    </derivirana_varijabla>
  </DomainObject.Predmet.ProtuStrankaListFormated>
  <DomainObject.Predmet.ProtuStrankaListFormatedOIB>
    <izvorni_sadrzaj>
      <item>S-T d.o.o., OIB 55519346454 zastupanog po punomoćniku Stjepan Rod</item>
    </izvorni_sadrzaj>
    <derivirana_varijabla naziv="DomainObject.Predmet.ProtuStrankaListFormatedOIB_1">
      <item>S-T d.o.o., OIB 55519346454 zastupanog po punomoćniku Stjepan Rod</item>
    </derivirana_varijabla>
  </DomainObject.Predmet.ProtuStrankaListFormatedOIB>
  <DomainObject.Predmet.ProtuStrankaListFormatedWithAdress>
    <izvorni_sadrzaj>
      <item>S-T d.o.o., Dinka Sušića 12, 10000 Zagreb zastupanog po punomoćniku Stjepan Rod</item>
    </izvorni_sadrzaj>
    <derivirana_varijabla naziv="DomainObject.Predmet.ProtuStrankaListFormatedWithAdress_1">
      <item>S-T d.o.o., Dinka Sušića 12, 10000 Zagreb zastupanog po punomoćniku Stjepan Rod</item>
    </derivirana_varijabla>
  </DomainObject.Predmet.ProtuStrankaListFormatedWithAdress>
  <DomainObject.Predmet.ProtuStrankaListFormatedWithAdressOIB>
    <izvorni_sadrzaj>
      <item>S-T d.o.o., OIB 55519346454, Dinka Sušića 12, 10000 Zagreb zastupanog po punomoćniku Stjepan Rod</item>
    </izvorni_sadrzaj>
    <derivirana_varijabla naziv="DomainObject.Predmet.ProtuStrankaListFormatedWithAdressOIB_1">
      <item>S-T d.o.o., OIB 55519346454, Dinka Sušića 12, 10000 Zagreb zastupanog po punomoćniku Stjepan Rod</item>
    </derivirana_varijabla>
  </DomainObject.Predmet.ProtuStrankaListFormatedWithAdressOIB>
  <DomainObject.Predmet.ProtuStrankaListNazivFormated>
    <izvorni_sadrzaj>
      <item>S-T d.o.o.</item>
    </izvorni_sadrzaj>
    <derivirana_varijabla naziv="DomainObject.Predmet.ProtuStrankaListNazivFormated_1">
      <item>S-T d.o.o.</item>
    </derivirana_varijabla>
  </DomainObject.Predmet.ProtuStrankaListNazivFormated>
  <DomainObject.Predmet.ProtuStrankaListNazivFormatedOIB>
    <izvorni_sadrzaj>
      <item>S-T d.o.o., OIB 55519346454</item>
    </izvorni_sadrzaj>
    <derivirana_varijabla naziv="DomainObject.Predmet.ProtuStrankaListNazivFormatedOIB_1">
      <item>S-T d.o.o., OIB 55519346454</item>
    </derivirana_varijabla>
  </DomainObject.Predmet.ProtuStrankaListNazivFormatedOIB>
  <DomainObject.Predmet.OstaliListFormated>
    <izvorni_sadrzaj>
      <item>Stjepan Rod punomoćnik sudionika u postupku S-T d.o.o.</item>
    </izvorni_sadrzaj>
    <derivirana_varijabla naziv="DomainObject.Predmet.OstaliListFormated_1">
      <item>Stjepan Rod punomoćnik sudionika u postupku S-T d.o.o.</item>
    </derivirana_varijabla>
  </DomainObject.Predmet.OstaliListFormated>
  <DomainObject.Predmet.OstaliListFormatedOIB>
    <izvorni_sadrzaj>
      <item>Stjepan Rod, OIB 16212868061 punomoćnik sudionika u postupku S-T d.o.o.</item>
    </izvorni_sadrzaj>
    <derivirana_varijabla naziv="DomainObject.Predmet.OstaliListFormatedOIB_1">
      <item>Stjepan Rod, OIB 16212868061 punomoćnik sudionika u postupku S-T d.o.o.</item>
    </derivirana_varijabla>
  </DomainObject.Predmet.OstaliListFormatedOIB>
  <DomainObject.Predmet.OstaliListFormatedWithAdress>
    <izvorni_sadrzaj>
      <item>Stjepan Rod, Dinka Sušića 12, 10000 Zagreb punomoćnik sudionika u postupku S-T d.o.o.</item>
    </izvorni_sadrzaj>
    <derivirana_varijabla naziv="DomainObject.Predmet.OstaliListFormatedWithAdress_1">
      <item>Stjepan Rod, Dinka Sušića 12, 10000 Zagreb punomoćnik sudionika u postupku S-T d.o.o.</item>
    </derivirana_varijabla>
  </DomainObject.Predmet.OstaliListFormatedWithAdress>
  <DomainObject.Predmet.OstaliListFormatedWithAdressOIB>
    <izvorni_sadrzaj>
      <item>Stjepan Rod, OIB 16212868061, Dinka Sušića 12, 10000 Zagreb punomoćnik sudionika u postupku S-T d.o.o.</item>
    </izvorni_sadrzaj>
    <derivirana_varijabla naziv="DomainObject.Predmet.OstaliListFormatedWithAdressOIB_1">
      <item>Stjepan Rod, OIB 16212868061, Dinka Sušića 12, 10000 Zagreb punomoćnik sudionika u postupku S-T d.o.o.</item>
    </derivirana_varijabla>
  </DomainObject.Predmet.OstaliListFormatedWithAdressOIB>
  <DomainObject.Predmet.OstaliListNazivFormated>
    <izvorni_sadrzaj>
      <item>Stjepan Rod</item>
    </izvorni_sadrzaj>
    <derivirana_varijabla naziv="DomainObject.Predmet.OstaliListNazivFormated_1">
      <item>Stjepan Rod</item>
    </derivirana_varijabla>
  </DomainObject.Predmet.OstaliListNazivFormated>
  <DomainObject.Predmet.OstaliListNazivFormatedOIB>
    <izvorni_sadrzaj>
      <item>Stjepan Rod, OIB 16212868061</item>
    </izvorni_sadrzaj>
    <derivirana_varijabla naziv="DomainObject.Predmet.OstaliListNazivFormatedOIB_1">
      <item>Stjepan Rod, OIB 16212868061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S-T d.o.o.</izvorni_sadrzaj>
    <derivirana_varijabla naziv="DomainObject.Predmet.ProtustrankaIDrugi_1">S-T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S-T d.o.o., OIB 55519346454, Dinka Sušića 12, 10000 Zagreb</izvorni_sadrzaj>
    <derivirana_varijabla naziv="DomainObject.Predmet.ProtustrankaIDrugiAdressOIB_1">S-T d.o.o., OIB 55519346454, Dinka Sušića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S-T d.o.o.</item>
      <item>Stjepan Rod</item>
    </izvorni_sadrzaj>
    <derivirana_varijabla naziv="DomainObject.Predmet.SudioniciListNaziv_1">
      <item>FINA Regionalni centar Zagreb</item>
      <item>S-T d.o.o.</item>
      <item>Stjepan Rod</item>
    </derivirana_varijabla>
  </DomainObject.Predmet.SudioniciListNaziv>
  <DomainObject.Predmet.SudioniciListAdressOIB>
    <izvorni_sadrzaj>
      <item>FINA Regionalni centar Zagreb, OIB 85821130368, Trg svibanjskih žrtava 1995. 1,10000 Zagreb</item>
      <item>S-T d.o.o., OIB 55519346454, Dinka Sušića 12,10000 Zagreb</item>
      <item>Stjepan Rod, OIB 16212868061, Dinka Sušića 12,10000 Zagreb</item>
    </izvorni_sadrzaj>
    <derivirana_varijabla naziv="DomainObject.Predmet.SudioniciListAdressOIB_1">
      <item>FINA Regionalni centar Zagreb, OIB 85821130368, Trg svibanjskih žrtava 1995. 1,10000 Zagreb</item>
      <item>S-T d.o.o., OIB 55519346454, Dinka Sušića 12,10000 Zagreb</item>
      <item>Stjepan Rod, OIB 16212868061, Dinka Sušića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55519346454</item>
      <item>, OIB 16212868061</item>
    </izvorni_sadrzaj>
    <derivirana_varijabla naziv="DomainObject.Predmet.SudioniciListNazivOIB_1">
      <item>, OIB 85821130368</item>
      <item>, OIB 55519346454</item>
      <item>, OIB 16212868061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280</properties:Words>
  <properties:Characters>1470</properties:Characters>
  <properties:Lines>42</properties:Lines>
  <properties:Paragraphs>18</properties:Paragraphs>
  <properties:TotalTime>920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2016-03-09T07:02:00Z</cp:lastPrinted>
  <dcterms:modified xmlns:xsi="http://www.w3.org/2001/XMLSchema-instance" xsi:type="dcterms:W3CDTF">2016-03-09T07:05:00Z</dcterms:modified>
  <cp:revision>149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