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0808" w14:paraId="0f60808" w:rsidRDefault="00087EDF" w:rsidP="00754327" w:rsidR="0076632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</w:t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66325">
        <w:tab/>
      </w:r>
      <w:r w:rsidR="00754327">
        <w:t xml:space="preserve"> </w:t>
      </w:r>
      <w:r w:rsidR="00766325" w:rsidRPr="00766325">
        <w:rPr>
          <w:b/>
        </w:rPr>
        <w:t>Broj: 7/St-</w:t>
      </w:r>
      <w:r w:rsidR="00835A9C">
        <w:rPr>
          <w:b/>
        </w:rPr>
        <w:t>840</w:t>
      </w:r>
      <w:r w:rsidR="00766325" w:rsidRPr="00766325">
        <w:rPr>
          <w:b/>
        </w:rPr>
        <w:t>/2016-</w:t>
      </w:r>
      <w:r w:rsidR="008B0972">
        <w:rPr>
          <w:b/>
        </w:rPr>
        <w:t>18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66325" w:rsidP="00754327" w:rsidR="00766325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835A9C" w:rsidRPr="00835A9C">
        <w:t>TONI VINKOVIĆ društvo s ograničenom odgovornošću za usluge i trgovinu, skraćena tvrtka: TONI VINKOVIĆ d.o.o, Slavonski Brod, Naselje biskupa Ćirila Kosa 37, OIB: 89030923821</w:t>
      </w:r>
      <w:r w:rsidR="00B804C6">
        <w:t>,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835A9C">
        <w:t>18. studenog</w:t>
      </w:r>
      <w:r w:rsidR="00B804C6">
        <w:t xml:space="preserve"> 2016</w:t>
      </w:r>
      <w:r>
        <w:t xml:space="preserve">. godine </w:t>
      </w:r>
    </w:p>
    <w:p w:rsidRDefault="002416CC" w:rsidP="00754327" w:rsidR="002416CC"/>
    <w:p w:rsidRDefault="008B0972" w:rsidP="00754327" w:rsidR="008B0972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835A9C" w:rsidRPr="00835A9C">
        <w:t>TONI VINKOVIĆ društvo s ograničenom odgovornošću za usluge i trgovinu, skraćena tvrtka: TONI VINKOVIĆ d.o.o, Slavonski Brod, Naselje biskupa Ćirila Kosa 37, OIB: 89030923821</w:t>
      </w:r>
      <w:r w:rsidR="00835A9C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835A9C">
        <w:t>840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835A9C" w:rsidRPr="00835A9C">
        <w:t>TONI VINKOVIĆ društvo s ograničenom odgovornošću za usluge i trgovinu, skraćena tvrtka: TONI VINKOVIĆ d.o.o, Slavonski Brod, Naselje biskupa Ćirila Kosa 37, OIB: 89030923821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8B0972" w:rsidR="008B0972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Slavonski Brod, podnesenog na temelju odredbe čl. </w:t>
      </w:r>
      <w:r w:rsidR="005106A5">
        <w:t>444</w:t>
      </w:r>
      <w:r w:rsidRPr="00396294">
        <w:t xml:space="preserve">. st. </w:t>
      </w:r>
      <w:r w:rsidR="005106A5">
        <w:t>2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</w:t>
      </w:r>
      <w:r w:rsidR="00835A9C">
        <w:t xml:space="preserve">je </w:t>
      </w:r>
      <w:r w:rsidR="008B0972">
        <w:t xml:space="preserve">i održano </w:t>
      </w:r>
      <w:r w:rsidR="009A171D">
        <w:t xml:space="preserve">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835A9C" w:rsidRPr="00835A9C">
        <w:t>TONI VINKOVIĆ društvo s ograničenom odgovornošću za usluge i</w:t>
      </w:r>
    </w:p>
    <w:p w:rsidRDefault="008B0972" w:rsidP="008B0972" w:rsidR="008B0972">
      <w:pPr>
        <w:jc w:val="both"/>
      </w:pPr>
    </w:p>
    <w:p w:rsidRDefault="008B0972" w:rsidP="008B0972" w:rsidR="008B0972">
      <w:pPr>
        <w:jc w:val="right"/>
        <w:rPr>
          <w:b/>
        </w:rPr>
      </w:pPr>
      <w:r w:rsidRPr="008B0972">
        <w:rPr>
          <w:b/>
        </w:rPr>
        <w:lastRenderedPageBreak/>
        <w:t>Broj: 7/St-840/2016-18</w:t>
      </w:r>
    </w:p>
    <w:p w:rsidRDefault="008B0972" w:rsidP="008B0972" w:rsidR="008B0972">
      <w:pPr>
        <w:jc w:val="right"/>
      </w:pPr>
    </w:p>
    <w:p w:rsidRDefault="008B0972" w:rsidP="008B0972" w:rsidR="008B0972">
      <w:pPr>
        <w:jc w:val="both"/>
      </w:pPr>
    </w:p>
    <w:p w:rsidRDefault="00835A9C" w:rsidP="008B0972" w:rsidR="00005C84">
      <w:pPr>
        <w:jc w:val="both"/>
      </w:pPr>
      <w:r w:rsidRPr="00835A9C">
        <w:t xml:space="preserve">trgovinu, </w:t>
      </w:r>
      <w:r w:rsidR="008B0972">
        <w:t>s</w:t>
      </w:r>
      <w:r w:rsidRPr="00835A9C">
        <w:t>kraćena tvrtka: TONI VINKOVIĆ d.o.o, Slavonski Brod, Naselje biskupa Ćirila Kosa 37, OIB: 89030923821</w:t>
      </w:r>
      <w:r w:rsidR="00396294">
        <w:t>.</w:t>
      </w:r>
      <w:r w:rsidR="00005C84"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 zakons</w:t>
      </w:r>
      <w:r w:rsidR="00921A8E">
        <w:t>k</w:t>
      </w:r>
      <w:r w:rsidR="00835A9C">
        <w:t>i</w:t>
      </w:r>
      <w:r>
        <w:t xml:space="preserve"> zastupn</w:t>
      </w:r>
      <w:r w:rsidR="00921A8E">
        <w:t>i</w:t>
      </w:r>
      <w:r w:rsidR="00835A9C">
        <w:t>k</w:t>
      </w:r>
      <w:r w:rsidR="009A171D">
        <w:t xml:space="preserve"> stečajnog dužnik</w:t>
      </w:r>
      <w:r w:rsidR="001A41EF">
        <w:t>a</w:t>
      </w:r>
      <w:r w:rsidR="00185418">
        <w:t xml:space="preserve"> </w:t>
      </w:r>
      <w:r w:rsidR="00835A9C">
        <w:t>Mato Vinković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 w:rsidR="00835A9C">
        <w:t>0</w:t>
      </w:r>
      <w:r w:rsidR="00FE7503">
        <w:t>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835A9C" w:rsidR="00835A9C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5106A5">
        <w:t>01. rujna</w:t>
      </w:r>
      <w:r>
        <w:t xml:space="preserve"> 201</w:t>
      </w:r>
      <w:r w:rsidR="005106A5">
        <w:t>5</w:t>
      </w:r>
      <w:r>
        <w:t xml:space="preserve">. u Očevidniku redoslijeda osnova za plaćanje ima evidentirane neizvršene osnove za plaćanje u neprekinutom razdoblju od </w:t>
      </w:r>
      <w:r w:rsidR="00835A9C">
        <w:t>1722</w:t>
      </w:r>
      <w:r>
        <w:t xml:space="preserve"> dana u ukupnom iznosu od </w:t>
      </w:r>
      <w:r w:rsidR="00835A9C">
        <w:t>877.178,61 Kn te jednu zaposlenu osobu, a ist</w:t>
      </w:r>
      <w:r w:rsidR="00A1022B">
        <w:t>i podaci o broju dana i visini iznosa blokade dužnika proizlaze i</w:t>
      </w:r>
      <w:r w:rsidR="00835A9C">
        <w:t xml:space="preserve"> iz dopisa Financijske agencije od 12. listopada 2016. godine.</w:t>
      </w:r>
    </w:p>
    <w:p w:rsidRDefault="00CB6D73" w:rsidP="00835A9C" w:rsidR="00835A9C">
      <w:pPr>
        <w:ind w:firstLine="1440"/>
        <w:jc w:val="both"/>
      </w:pPr>
      <w:r>
        <w:t>Saslušanjem član</w:t>
      </w:r>
      <w:r w:rsidR="00835A9C">
        <w:t>a</w:t>
      </w:r>
      <w:r w:rsidR="00396294">
        <w:t xml:space="preserve"> </w:t>
      </w:r>
      <w:r>
        <w:t>uprave</w:t>
      </w:r>
      <w:r w:rsidR="00A1022B">
        <w:t xml:space="preserve"> društva</w:t>
      </w:r>
      <w:r>
        <w:t xml:space="preserve"> društva </w:t>
      </w:r>
      <w:r w:rsidR="00835A9C">
        <w:t>Mate Vinković</w:t>
      </w:r>
      <w:r w:rsidR="00396294">
        <w:t xml:space="preserve"> utvrđeno je da je poslovni račun dužnika u blokadi </w:t>
      </w:r>
      <w:r w:rsidR="00835A9C">
        <w:t>unazad 5 – 6 godina koja iznosi oko 877.000,00 Kn i traje i sada, da dužnik više nema zaposlenih osoba te da je i njemu</w:t>
      </w:r>
      <w:r w:rsidR="00A1022B">
        <w:t xml:space="preserve"> osobno </w:t>
      </w:r>
      <w:r w:rsidR="00835A9C">
        <w:t>prestao radni odnos sredinom 2016. godine</w:t>
      </w:r>
      <w:r w:rsidR="00A1022B">
        <w:t>,</w:t>
      </w:r>
      <w:r w:rsidR="00835A9C">
        <w:t xml:space="preserve"> da dužnik faktički više ne posluje niti može nastaviti poslovnu djelatnost. Nada</w:t>
      </w:r>
      <w:r w:rsidR="00A1022B">
        <w:t>l</w:t>
      </w:r>
      <w:r w:rsidR="00835A9C">
        <w:t xml:space="preserve">je je utvrđeno </w:t>
      </w:r>
      <w:r w:rsidR="00396294">
        <w:t>da je dužnik i prezadužen jer su njegove obveze veće od imovine. Iz ovog iskaza proizlazi</w:t>
      </w:r>
      <w:r w:rsidR="004E32AF">
        <w:t xml:space="preserve"> </w:t>
      </w:r>
      <w:r w:rsidR="00396294">
        <w:t>da dužnik nije vlasnik nekretnina, motornih vozila</w:t>
      </w:r>
      <w:r w:rsidR="005D3196">
        <w:t xml:space="preserve"> </w:t>
      </w:r>
      <w:r w:rsidR="00835A9C">
        <w:t xml:space="preserve"> te da su motorna vozila koja je dužnik ranije koristio po osnovi ugovora o leasingu vraćena davatelju leasinga</w:t>
      </w:r>
      <w:r w:rsidR="00396294">
        <w:t xml:space="preserve">, da nije nositelj poslovnih </w:t>
      </w:r>
      <w:r w:rsidR="00BC1284">
        <w:t>udjela</w:t>
      </w:r>
      <w:r w:rsidR="00396294">
        <w:t>, dionica</w:t>
      </w:r>
      <w:r w:rsidR="004E32AF">
        <w:t xml:space="preserve"> u drugim društvima niti imovinskih prava</w:t>
      </w:r>
      <w:r w:rsidR="00835A9C">
        <w:t xml:space="preserve">. Iz ovog iskaza proizlazi </w:t>
      </w:r>
      <w:r w:rsidR="00A1022B">
        <w:t xml:space="preserve">i </w:t>
      </w:r>
      <w:r w:rsidR="00835A9C">
        <w:t>da je dužnik posljednje financijsko izvješće predao za 2010. godinu</w:t>
      </w:r>
      <w:r w:rsidR="00A1022B">
        <w:t>,</w:t>
      </w:r>
      <w:r w:rsidR="00835A9C">
        <w:t xml:space="preserve"> a da stanje imovine u tom izvješću ne odgovara stanju sadašnje imovine jer dužnik više nema imovine </w:t>
      </w:r>
      <w:r w:rsidR="00A1022B">
        <w:t>i to iz razloga što je</w:t>
      </w:r>
      <w:r w:rsidR="00835A9C">
        <w:t xml:space="preserve"> inventar i oprem</w:t>
      </w:r>
      <w:r w:rsidR="00A1022B">
        <w:t xml:space="preserve">a </w:t>
      </w:r>
      <w:r w:rsidR="00835A9C">
        <w:t xml:space="preserve">za čišćenje koja se u bilanci za 2010. godinu iskazivala u iznosu od 44.668,00 Kn otpisan i više faktično ne postoji, zalihe u iznosu od 9.588,00 Kn koje su činile materijal za čišćenje potrošene kao i novac u blagajni, te da je dužnik iskazivao tražbinu u iznosu od 74.364,00 Kn po osnovi izvršenih poslova čišćenja prema društvu </w:t>
      </w:r>
      <w:r w:rsidR="008B0972">
        <w:t>Brod Konstruktor</w:t>
      </w:r>
      <w:r w:rsidR="00835A9C">
        <w:t xml:space="preserve"> za koju je ishodio i sudsku odluku ali istu nije moguće naplatiti jer je to društvo otišlo u </w:t>
      </w:r>
      <w:r w:rsidR="00A1022B">
        <w:t>stečaj</w:t>
      </w:r>
      <w:r w:rsidR="00835A9C">
        <w:t xml:space="preserve"> i brisano iz </w:t>
      </w:r>
      <w:r w:rsidR="008B0972">
        <w:t>sudskog</w:t>
      </w:r>
      <w:r w:rsidR="00835A9C">
        <w:t xml:space="preserve"> registra. Iz ovog iskaza proizlazi da dužnik ima obveze prema R</w:t>
      </w:r>
      <w:r w:rsidR="008B0972">
        <w:t>epublici Hrvatskoj</w:t>
      </w:r>
      <w:r w:rsidR="00835A9C">
        <w:t xml:space="preserve"> po osnovi neplaćenih poreza i doprinosa, a da obveza prema dobavljačima nema. </w:t>
      </w:r>
      <w:r w:rsidR="005D3196">
        <w:t xml:space="preserve"> </w:t>
      </w:r>
    </w:p>
    <w:p w:rsidRDefault="00835A9C" w:rsidP="00835A9C" w:rsidR="00835A9C">
      <w:pPr>
        <w:jc w:val="both"/>
      </w:pPr>
      <w:r>
        <w:t xml:space="preserve"> </w:t>
      </w:r>
      <w:r>
        <w:tab/>
        <w:t xml:space="preserve"> </w:t>
      </w:r>
      <w:r>
        <w:tab/>
      </w:r>
      <w:r w:rsidR="00396294">
        <w:t>Uvidom u</w:t>
      </w:r>
      <w:r w:rsidR="00A1022B">
        <w:t xml:space="preserve"> posljednji javno objavljeni</w:t>
      </w:r>
      <w:r w:rsidR="00396294">
        <w:t xml:space="preserve"> financijski izvještaj za 201</w:t>
      </w:r>
      <w:r>
        <w:t>0</w:t>
      </w:r>
      <w:r w:rsidR="00396294">
        <w:t>. godinu – bilancu utvrđeno je da dužnik</w:t>
      </w:r>
      <w:r>
        <w:t xml:space="preserve"> iskazuje imovinu u ukupnom iznosu od 128.741,00 Kn, a iz iskaza zakonskog zastupnika dužnika proizlazi da </w:t>
      </w:r>
      <w:r w:rsidR="008B0972">
        <w:t>se stanje imovine</w:t>
      </w:r>
      <w:r w:rsidR="00A1022B">
        <w:t xml:space="preserve"> u odnosu na iskaz u tom izvješću</w:t>
      </w:r>
      <w:r w:rsidR="008B0972">
        <w:t xml:space="preserve"> do danas promijenilo</w:t>
      </w:r>
      <w:r w:rsidR="00A1022B">
        <w:t>,</w:t>
      </w:r>
      <w:r w:rsidR="008B0972">
        <w:t xml:space="preserve"> te da </w:t>
      </w:r>
      <w:r>
        <w:t>ova imovina faktički više ne postoji</w:t>
      </w:r>
      <w:r w:rsidR="008B0972">
        <w:t xml:space="preserve"> i</w:t>
      </w:r>
      <w:r>
        <w:t xml:space="preserve"> da su tražbine nenaplative. </w:t>
      </w:r>
    </w:p>
    <w:p w:rsidRDefault="00396294" w:rsidP="00835A9C" w:rsidR="002416CC">
      <w:pPr>
        <w:jc w:val="both"/>
      </w:pPr>
      <w:r>
        <w:t xml:space="preserve"> </w:t>
      </w:r>
      <w:r w:rsidR="00835A9C">
        <w:t xml:space="preserve"> </w:t>
      </w:r>
      <w:r w:rsidR="00835A9C">
        <w:tab/>
        <w:t xml:space="preserve"> </w:t>
      </w:r>
      <w:r w:rsidR="00835A9C">
        <w:tab/>
      </w:r>
      <w:r w:rsidR="002416CC">
        <w:t xml:space="preserve">Uvidom u potvrdu Općinskog suda u </w:t>
      </w:r>
      <w:r w:rsidR="004E32AF">
        <w:t xml:space="preserve">Slavonkom Brodu </w:t>
      </w:r>
      <w:r w:rsidR="002416CC">
        <w:t xml:space="preserve">od </w:t>
      </w:r>
      <w:r w:rsidR="008B0972">
        <w:t>05</w:t>
      </w:r>
      <w:r w:rsidR="00766325">
        <w:t>. rujna</w:t>
      </w:r>
      <w:r w:rsidR="002416CC">
        <w:t xml:space="preserve"> 2016.</w:t>
      </w:r>
      <w:r w:rsidR="00766325">
        <w:t xml:space="preserve"> godine</w:t>
      </w:r>
      <w:r w:rsidR="002416CC">
        <w:t xml:space="preserve"> </w:t>
      </w:r>
      <w:r w:rsidR="00766325">
        <w:t>utvrđeno</w:t>
      </w:r>
      <w:r w:rsidR="002416CC">
        <w:t xml:space="preserve"> je da dužnik nije vlasnik nekretnina na području nadležnosti toga suda, a uvidom u uvjerenje Policijske uprave </w:t>
      </w:r>
      <w:r w:rsidR="004E32AF">
        <w:t>Brodsko-posavske</w:t>
      </w:r>
      <w:r w:rsidR="002416CC">
        <w:t xml:space="preserve"> od </w:t>
      </w:r>
      <w:r w:rsidR="008B0972">
        <w:t>06.</w:t>
      </w:r>
      <w:r w:rsidR="00766325">
        <w:t xml:space="preserve"> rujna </w:t>
      </w:r>
      <w:r w:rsidR="002416CC">
        <w:t xml:space="preserve">2016. godine da </w:t>
      </w:r>
      <w:r>
        <w:t xml:space="preserve">dužnik nije evidentiran kao vlasnik vozila. </w:t>
      </w:r>
      <w:r w:rsidR="002416CC"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A1022B">
        <w:t xml:space="preserve"> dužnika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A1022B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</w:t>
      </w:r>
    </w:p>
    <w:p w:rsidRDefault="00A1022B" w:rsidP="00A1022B" w:rsidR="00A1022B">
      <w:pPr>
        <w:jc w:val="right"/>
        <w:rPr>
          <w:b/>
        </w:rPr>
      </w:pPr>
      <w:r w:rsidRPr="00A1022B">
        <w:rPr>
          <w:b/>
        </w:rPr>
        <w:lastRenderedPageBreak/>
        <w:t>Broj: 7/St-840/2016-18</w:t>
      </w:r>
    </w:p>
    <w:p w:rsidRDefault="00A1022B" w:rsidP="00A1022B" w:rsidR="00A1022B">
      <w:pPr>
        <w:jc w:val="right"/>
      </w:pPr>
    </w:p>
    <w:p w:rsidRDefault="00A1022B" w:rsidP="00005C84" w:rsidR="00A1022B">
      <w:pPr>
        <w:jc w:val="both"/>
      </w:pPr>
    </w:p>
    <w:p w:rsidRDefault="00005C84" w:rsidP="00005C84" w:rsidR="00005C84">
      <w:pPr>
        <w:jc w:val="both"/>
      </w:pPr>
      <w:r>
        <w:t xml:space="preserve">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835A9C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835A9C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8B0972" w:rsidP="008B0972" w:rsidR="008B0972"/>
    <w:p w:rsidRDefault="008B0972" w:rsidP="008B0972" w:rsidR="008B0972"/>
    <w:p w:rsidRDefault="008B0972" w:rsidP="008B0972" w:rsidR="00754327">
      <w:r>
        <w:t xml:space="preserve"> </w:t>
      </w:r>
      <w:r>
        <w:tab/>
        <w:t xml:space="preserve"> </w:t>
      </w:r>
      <w:r>
        <w:tab/>
      </w:r>
      <w:r w:rsidR="00B760BF">
        <w:t>U</w:t>
      </w:r>
      <w:r w:rsidR="001417AF">
        <w:t xml:space="preserve"> Slavonskom Brodu, </w:t>
      </w:r>
      <w:r w:rsidR="00835A9C">
        <w:t>18. studenog</w:t>
      </w:r>
      <w:r w:rsidR="001417AF">
        <w:t xml:space="preserve"> </w:t>
      </w:r>
      <w:r w:rsidR="00B760BF"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5C0532" w:rsidP="008B0972" w:rsidR="00E636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63606">
        <w:t xml:space="preserve">  </w:t>
      </w:r>
      <w:r>
        <w:t xml:space="preserve"> 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B0972">
        <w:t xml:space="preserve">   </w:t>
      </w:r>
      <w:r w:rsidR="004E32AF">
        <w:t xml:space="preserve">  </w:t>
      </w:r>
      <w:r>
        <w:t xml:space="preserve"> Mirna Vujčić</w:t>
      </w:r>
    </w:p>
    <w:p w:rsidRDefault="005C0532" w:rsidP="005C0532" w:rsidR="005C0532">
      <w:pPr>
        <w:rPr>
          <w:lang w:val="en-US"/>
        </w:rPr>
      </w:pPr>
    </w:p>
    <w:p w:rsidRDefault="008B0972" w:rsidP="00754327" w:rsidR="008B0972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766325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osmog dana </w:t>
      </w:r>
    </w:p>
    <w:p w:rsidRDefault="00005C84" w:rsidP="00005C84" w:rsidR="00766325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dana objave rješenja na mrežnoj 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FF57CC" w:rsidP="00754327" w:rsidR="00FF57CC"/>
    <w:p w:rsidRDefault="00754327" w:rsidP="00754327" w:rsidR="00766325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66325" w:rsidP="00754327" w:rsidR="00754327">
      <w:r>
        <w:t>3.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12F" w:rsidP="00087EDF" w:rsidR="004F512F">
      <w:r>
        <w:separator/>
      </w:r>
    </w:p>
  </w:endnote>
  <w:endnote w:id="0" w:type="continuationSeparator">
    <w:p w:rsidRDefault="004F512F" w:rsidP="00087EDF" w:rsidR="004F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12F" w:rsidP="00087EDF" w:rsidR="004F512F">
      <w:r>
        <w:separator/>
      </w:r>
    </w:p>
  </w:footnote>
  <w:footnote w:id="0" w:type="continuationSeparator">
    <w:p w:rsidRDefault="004F512F" w:rsidP="00087EDF" w:rsidR="004F5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28C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7EDF"/>
    <w:rsid w:val="000A1C62"/>
    <w:rsid w:val="000B6B44"/>
    <w:rsid w:val="00114CF3"/>
    <w:rsid w:val="00135E86"/>
    <w:rsid w:val="001417AF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474C8"/>
    <w:rsid w:val="002C3E8E"/>
    <w:rsid w:val="002C75B6"/>
    <w:rsid w:val="00333C1B"/>
    <w:rsid w:val="003469D2"/>
    <w:rsid w:val="00377D2A"/>
    <w:rsid w:val="00396294"/>
    <w:rsid w:val="00396C36"/>
    <w:rsid w:val="003B3314"/>
    <w:rsid w:val="003F1CE1"/>
    <w:rsid w:val="004039DF"/>
    <w:rsid w:val="00403FCD"/>
    <w:rsid w:val="00405CF0"/>
    <w:rsid w:val="00407ADF"/>
    <w:rsid w:val="00415A8E"/>
    <w:rsid w:val="00425C64"/>
    <w:rsid w:val="00461CB1"/>
    <w:rsid w:val="00465B1A"/>
    <w:rsid w:val="004A493B"/>
    <w:rsid w:val="004A62AA"/>
    <w:rsid w:val="004E32AF"/>
    <w:rsid w:val="004E6267"/>
    <w:rsid w:val="004F512F"/>
    <w:rsid w:val="005106A5"/>
    <w:rsid w:val="00530390"/>
    <w:rsid w:val="005634F6"/>
    <w:rsid w:val="005B1B42"/>
    <w:rsid w:val="005B7BFD"/>
    <w:rsid w:val="005C0532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325"/>
    <w:rsid w:val="00766AE2"/>
    <w:rsid w:val="007A54B1"/>
    <w:rsid w:val="007B615B"/>
    <w:rsid w:val="007E22A8"/>
    <w:rsid w:val="007F7A21"/>
    <w:rsid w:val="00804B8C"/>
    <w:rsid w:val="00826CC2"/>
    <w:rsid w:val="00831320"/>
    <w:rsid w:val="00835A9C"/>
    <w:rsid w:val="008979AF"/>
    <w:rsid w:val="00897BC7"/>
    <w:rsid w:val="008A3E24"/>
    <w:rsid w:val="008B0972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A171D"/>
    <w:rsid w:val="009C19F3"/>
    <w:rsid w:val="009D264C"/>
    <w:rsid w:val="009E0662"/>
    <w:rsid w:val="009F239A"/>
    <w:rsid w:val="009F3967"/>
    <w:rsid w:val="009F57A5"/>
    <w:rsid w:val="00A1022B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45671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14774"/>
    <w:rsid w:val="00D275A0"/>
    <w:rsid w:val="00D329AE"/>
    <w:rsid w:val="00D41E09"/>
    <w:rsid w:val="00DA498E"/>
    <w:rsid w:val="00DC47BF"/>
    <w:rsid w:val="00DF4945"/>
    <w:rsid w:val="00E223C3"/>
    <w:rsid w:val="00E23866"/>
    <w:rsid w:val="00E537E8"/>
    <w:rsid w:val="00E63606"/>
    <w:rsid w:val="00E97FC1"/>
    <w:rsid w:val="00EE528C"/>
    <w:rsid w:val="00F70C32"/>
    <w:rsid w:val="00F7248B"/>
    <w:rsid w:val="00F80F64"/>
    <w:rsid w:val="00F87055"/>
    <w:rsid w:val="00F87F96"/>
    <w:rsid w:val="00FA6B14"/>
    <w:rsid w:val="00FC3AD2"/>
    <w:rsid w:val="00FC446A"/>
    <w:rsid w:val="00FC79BF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VINKOVIĆ d.o.o. za usluge i trgovinu zastupanog po punomoćniku Mato Vinković</izvorni_sadrzaj>
    <derivirana_varijabla naziv="DomainObject.Predmet.ProtustrankaFormated_1">  TONI VINKOVIĆ d.o.o. za usluge i trgovinu zastupanog po punomoćniku Mato Vinković</derivirana_varijabla>
  </DomainObject.Predmet.ProtustrankaFormated>
  <DomainObject.Predmet.ProtustrankaFormatedOIB>
    <izvorni_sadrzaj>  TONI VINKOVIĆ d.o.o. za usluge i trgovinu, OIB 89030923821 zastupanog po punomoćniku Mato Vinković</izvorni_sadrzaj>
    <derivirana_varijabla naziv="DomainObject.Predmet.ProtustrankaFormatedOIB_1">  TONI VINKOVIĆ d.o.o. za usluge i trgovinu, OIB 89030923821 zastupanog po punomoćniku Mato Vinković</derivirana_varijabla>
  </DomainObject.Predmet.ProtustrankaFormatedOIB>
  <DomainObject.Predmet.ProtustrankaFormatedWithAdress>
    <izvorni_sadrzaj> TONI VINKOVIĆ d.o.o. za usluge i trgovinu, Naselje biskupa Ćirila Kosa 37, 35000 Slavonski Brod zastupanog po punomoćniku Mato Vinković</izvorni_sadrzaj>
    <derivirana_varijabla naziv="DomainObject.Predmet.ProtustrankaFormatedWithAdress_1"> TONI VINKOVIĆ d.o.o. za usluge i trgovinu, Naselje biskupa Ćirila Kosa 37, 35000 Slavonski Brod zastupanog po punomoćniku Mato Vinković</derivirana_varijabla>
  </DomainObject.Predmet.ProtustrankaFormatedWithAdress>
  <DomainObject.Predmet.ProtustrankaFormatedWithAdressOIB>
    <izvorni_sadrzaj> TONI VINKOVIĆ d.o.o. za usluge i trgovinu, OIB 89030923821, Naselje biskupa Ćirila Kosa 37, 35000 Slavonski Brod zastupanog po punomoćniku Mato Vinković</izvorni_sadrzaj>
    <derivirana_varijabla naziv="DomainObject.Predmet.ProtustrankaFormatedWithAdressOIB_1"> TONI VINKOVIĆ d.o.o. za usluge i trgovinu, OIB 89030923821, Naselje biskupa Ćirila Kosa 37, 35000 Slavonski Brod zastupanog po punomoćniku Mato Vinković</derivirana_varijabla>
  </DomainObject.Predmet.ProtustrankaFormatedWithAdressOIB>
  <DomainObject.Predmet.ProtustrankaWithAdress>
    <izvorni_sadrzaj>TONI VINKOVIĆ d.o.o. za usluge i trgovinu Naselje biskupa Ćirila Kosa 37, 35000 Slavonski Brod</izvorni_sadrzaj>
    <derivirana_varijabla naziv="DomainObject.Predmet.ProtustrankaWithAdress_1">TONI VINKOVIĆ d.o.o. za usluge i trgovinu Naselje biskupa Ćirila Kosa 37, 35000 Slavonski Brod</derivirana_varijabla>
  </DomainObject.Predmet.ProtustrankaWithAdress>
  <DomainObject.Predmet.ProtustrankaWithAdressOIB>
    <izvorni_sadrzaj>TONI VINKOVIĆ d.o.o. za usluge i trgovinu, OIB 89030923821, Naselje biskupa Ćirila Kosa 37, 35000 Slavonski Brod</izvorni_sadrzaj>
    <derivirana_varijabla naziv="DomainObject.Predmet.ProtustrankaWithAdressOIB_1">TONI VINKOVIĆ d.o.o. za usluge i trgovinu, OIB 89030923821, Naselje biskupa Ćirila Kosa 37, 35000 Slavonski Brod</derivirana_varijabla>
  </DomainObject.Predmet.ProtustrankaWithAdressOIB>
  <DomainObject.Predmet.ProtustrankaNazivFormated>
    <izvorni_sadrzaj>TONI VINKOVIĆ d.o.o. za usluge i trgovinu</izvorni_sadrzaj>
    <derivirana_varijabla naziv="DomainObject.Predmet.ProtustrankaNazivFormated_1">TONI VINKOVIĆ d.o.o. za usluge i trgovinu</derivirana_varijabla>
  </DomainObject.Predmet.ProtustrankaNazivFormated>
  <DomainObject.Predmet.ProtustrankaNazivFormatedOIB>
    <izvorni_sadrzaj>TONI VINKOVIĆ d.o.o. za usluge i trgovinu, OIB 89030923821</izvorni_sadrzaj>
    <derivirana_varijabla naziv="DomainObject.Predmet.ProtustrankaNazivFormatedOIB_1">TONI VINKOVIĆ d.o.o. za usluge i trgovinu, OIB 89030923821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877178.61</izvorni_sadrzaj>
    <derivirana_varijabla naziv="DomainObject.Predmet.TrenutnaVrijednost_1">877178.61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VINKOVIĆ d.o.o. za usluge i trgovinu zastupanog po punomoćniku Mato Vinković</item>
    </izvorni_sadrzaj>
    <derivirana_varijabla naziv="DomainObject.Predmet.ProtuStrankaListFormated_1">
      <item>TONI VINKOVIĆ d.o.o. za usluge i trgovinu zastupanog po punomoćniku Mato Vinković</item>
    </derivirana_varijabla>
  </DomainObject.Predmet.ProtuStrankaListFormated>
  <DomainObject.Predmet.ProtuStrankaListFormatedOIB>
    <izvorni_sadrzaj>
      <item>TONI VINKOVIĆ d.o.o. za usluge i trgovinu, OIB 89030923821 zastupanog po punomoćniku Mato Vinković</item>
    </izvorni_sadrzaj>
    <derivirana_varijabla naziv="DomainObject.Predmet.ProtuStrankaListFormatedOIB_1">
      <item>TONI VINKOVIĆ d.o.o. za usluge i trgovinu, OIB 89030923821 zastupanog po punomoćniku Mato Vinković</item>
    </derivirana_varijabla>
  </DomainObject.Predmet.ProtuStrankaListFormatedOIB>
  <DomainObject.Predmet.ProtuStrankaListFormatedWithAdress>
    <izvorni_sadrzaj>
      <item>TONI VINKOVIĆ d.o.o. za usluge i trgovinu, Naselje biskupa Ćirila Kosa 37, 35000 Slavonski Brod zastupanog po punomoćniku Mato Vinković</item>
    </izvorni_sadrzaj>
    <derivirana_varijabla naziv="DomainObject.Predmet.ProtuStrankaListFormatedWithAdress_1">
      <item>TONI VINKOVIĆ d.o.o. za usluge i trgovinu, Naselje biskupa Ćirila Kosa 37, 35000 Slavonski Brod zastupanog po punomoćniku Mato Vinković</item>
    </derivirana_varijabla>
  </DomainObject.Predmet.ProtuStrankaListFormatedWithAdress>
  <DomainObject.Predmet.ProtuStrankaListFormatedWithAdressOIB>
    <izvorni_sadrzaj>
      <item>TONI VINKOVIĆ d.o.o. za usluge i trgovinu, OIB 89030923821, Naselje biskupa Ćirila Kosa 37, 35000 Slavonski Brod zastupanog po punomoćniku Mato Vinković</item>
    </izvorni_sadrzaj>
    <derivirana_varijabla naziv="DomainObject.Predmet.ProtuStrankaListFormatedWithAdressOIB_1">
      <item>TONI VINKOVIĆ d.o.o. za usluge i trgovinu, OIB 89030923821, Naselje biskupa Ćirila Kosa 37, 35000 Slavonski Brod zastupanog po punomoćniku Mato Vinković</item>
    </derivirana_varijabla>
  </DomainObject.Predmet.ProtuStrankaListFormatedWithAdressOIB>
  <DomainObject.Predmet.ProtuStrankaListNazivFormated>
    <izvorni_sadrzaj>
      <item>TONI VINKOVIĆ d.o.o. za usluge i trgovinu</item>
    </izvorni_sadrzaj>
    <derivirana_varijabla naziv="DomainObject.Predmet.ProtuStrankaListNazivFormated_1">
      <item>TONI VINKOVIĆ d.o.o. za usluge i trgovinu</item>
    </derivirana_varijabla>
  </DomainObject.Predmet.ProtuStrankaListNazivFormated>
  <DomainObject.Predmet.ProtuStrankaListNazivFormatedOIB>
    <izvorni_sadrzaj>
      <item>TONI VINKOVIĆ d.o.o. za usluge i trgovinu, OIB 89030923821</item>
    </izvorni_sadrzaj>
    <derivirana_varijabla naziv="DomainObject.Predmet.ProtuStrankaListNazivFormatedOIB_1">
      <item>TONI VINKOVIĆ d.o.o. za usluge i trgovinu, OIB 89030923821</item>
    </derivirana_varijabla>
  </DomainObject.Predmet.ProtuStrankaListNazivFormatedOIB>
  <DomainObject.Predmet.OstaliListFormated>
    <izvorni_sadrzaj>
      <item>Mato Vinković punomoćnik sudionika u postupku TONI VINKOVIĆ d.o.o. za usluge i trgovinu</item>
    </izvorni_sadrzaj>
    <derivirana_varijabla naziv="DomainObject.Predmet.OstaliListFormated_1">
      <item>Mato Vinković punomoćnik sudionika u postupku TONI VINKOVIĆ d.o.o. za usluge i trgovinu</item>
    </derivirana_varijabla>
  </DomainObject.Predmet.OstaliListFormated>
  <DomainObject.Predmet.OstaliListFormatedOIB>
    <izvorni_sadrzaj>
      <item>Mato Vinković, OIB 39558736878 punomoćnik sudionika u postupku TONI VINKOVIĆ d.o.o. za usluge i trgovinu</item>
    </izvorni_sadrzaj>
    <derivirana_varijabla naziv="DomainObject.Predmet.OstaliListFormatedOIB_1">
      <item>Mato Vinković, OIB 39558736878 punomoćnik sudionika u postupku TONI VINKOVIĆ d.o.o. za usluge i trgovinu</item>
    </derivirana_varijabla>
  </DomainObject.Predmet.OstaliListFormatedOIB>
  <DomainObject.Predmet.OstaliListFormatedWithAdress>
    <izvorni_sadrzaj>
      <item>Mato Vinković, Naselje Biskupa Ćirila Kosa 37, 35000 Slavonski Brod punomoćnik sudionika u postupku TONI VINKOVIĆ d.o.o. za usluge i trgovinu</item>
    </izvorni_sadrzaj>
    <derivirana_varijabla naziv="DomainObject.Predmet.OstaliListFormatedWithAdress_1">
      <item>Mato Vinković, Naselje Biskupa Ćirila Kosa 37, 35000 Slavonski Brod punomoćnik sudionika u postupku TONI VINKOVIĆ d.o.o. za usluge i trgovinu</item>
    </derivirana_varijabla>
  </DomainObject.Predmet.OstaliListFormatedWithAdress>
  <DomainObject.Predmet.OstaliListFormatedWithAdressOIB>
    <izvorni_sadrzaj>
      <item>Mato Vinković, OIB 39558736878, Naselje Biskupa Ćirila Kosa 37, 35000 Slavonski Brod punomoćnik sudionika u postupku TONI VINKOVIĆ d.o.o. za usluge i trgovinu</item>
    </izvorni_sadrzaj>
    <derivirana_varijabla naziv="DomainObject.Predmet.OstaliListFormatedWithAdressOIB_1">
      <item>Mato Vinković, OIB 39558736878, Naselje Biskupa Ćirila Kosa 37, 35000 Slavonski Brod punomoćnik sudionika u postupku TONI VINKOVIĆ d.o.o. za usluge i trgovinu</item>
    </derivirana_varijabla>
  </DomainObject.Predmet.OstaliListFormatedWithAdressOIB>
  <DomainObject.Predmet.OstaliListNazivFormated>
    <izvorni_sadrzaj>
      <item>Mato Vinković</item>
    </izvorni_sadrzaj>
    <derivirana_varijabla naziv="DomainObject.Predmet.OstaliListNazivFormated_1">
      <item>Mato Vinković</item>
    </derivirana_varijabla>
  </DomainObject.Predmet.OstaliListNazivFormated>
  <DomainObject.Predmet.OstaliListNazivFormatedOIB>
    <izvorni_sadrzaj>
      <item>Mato Vinković, OIB 39558736878</item>
    </izvorni_sadrzaj>
    <derivirana_varijabla naziv="DomainObject.Predmet.OstaliListNazivFormatedOIB_1">
      <item>Mato Vinković, OIB 39558736878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VINKOVIĆ d.o.o. za usluge i trgovinu</izvorni_sadrzaj>
    <derivirana_varijabla naziv="DomainObject.Predmet.ProtustrankaIDrugi_1">TONI VINKOVIĆ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VINKOVIĆ d.o.o. za usluge i trgovinu, OIB 89030923821, Naselje biskupa Ćirila Kosa 37, 35000 Slavonski Brod</izvorni_sadrzaj>
    <derivirana_varijabla naziv="DomainObject.Predmet.ProtustrankaIDrugiAdressOIB_1">TONI VINKOVIĆ d.o.o. za usluge i trgovinu, OIB 89030923821, Naselje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VINKOVIĆ d.o.o. za usluge i trgovinu</item>
      <item>Mato Vinković</item>
    </izvorni_sadrzaj>
    <derivirana_varijabla naziv="DomainObject.Predmet.SudioniciListNaziv_1">
      <item>Financijska agencija</item>
      <item>TONI VINKOVIĆ d.o.o. za usluge i trgovinu</item>
      <item>Mato Vinković</item>
    </derivirana_varijabla>
  </DomainObject.Predmet.SudioniciListNaziv>
  <DomainObject.Predmet.SudioniciListAdressOIB>
    <izvorni_sadrzaj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izvorni_sadrzaj>
    <derivirana_varijabla naziv="DomainObject.Predmet.SudioniciListAdressOIB_1"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89030923821</item>
      <item>, OIB 39558736878</item>
    </izvorni_sadrzaj>
    <derivirana_varijabla naziv="DomainObject.Predmet.SudioniciListNazivOIB_1">
      <item>, OIB 85821130368</item>
      <item>, OIB 89030923821</item>
      <item>, OIB 39558736878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0C543-D55D-4B59-8190-45BA1F79C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1150</properties:Words>
  <properties:Characters>6284</properties:Characters>
  <properties:Lines>133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2016-11-18T09:58:00Z</dcterms:created>
  <dc:creator>alet</dc:creator>
  <cp:lastModifiedBy>wsadmin</cp:lastModifiedBy>
  <cp:lastPrinted>2016-11-18T10:20:00Z</cp:lastPrinted>
  <dcterms:modified xmlns:xsi="http://www.w3.org/2001/XMLSchema-instance" xsi:type="dcterms:W3CDTF">2016-11-18T10:56:00Z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