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afd3b" w14:paraId="1cafd3b" w:rsidRDefault="003E5D5F" w:rsidR="00530A52">
      <w:pPr>
        <w15:collapsed w:val="false"/>
      </w:pPr>
      <w:bookmarkStart w:name="_GoBack" w:id="0"/>
      <w:bookmarkEnd w:id="0"/>
    </w:p>
    <w:p w:rsidRDefault="00A129CD" w:rsidP="00A129CD" w:rsidR="00A129CD"/>
    <w:p w:rsidRDefault="00A129CD" w:rsidP="00A129CD" w:rsidR="00A129CD">
      <w:r>
        <w:tab/>
      </w:r>
      <w:r>
        <w:tab/>
      </w:r>
      <w:r>
        <w:tab/>
      </w:r>
      <w:r>
        <w:tab/>
      </w:r>
      <w:r>
        <w:tab/>
      </w:r>
      <w:r>
        <w:tab/>
      </w:r>
    </w:p>
    <w:p w:rsidRDefault="00A129CD" w:rsidP="005944CA" w:rsidR="00A129CD" w:rsidRPr="005944CA">
      <w:pPr>
        <w:rPr>
          <w:b/>
        </w:rPr>
      </w:pPr>
      <w:r w:rsidRPr="005944CA">
        <w:rPr>
          <w:b/>
        </w:rPr>
        <w:t>REPUBLIKA HRVATSKA</w:t>
      </w:r>
    </w:p>
    <w:p w:rsidRDefault="00A129CD" w:rsidP="005944CA" w:rsidR="00A129CD" w:rsidRPr="005944CA">
      <w:pPr>
        <w:rPr>
          <w:b/>
        </w:rPr>
      </w:pPr>
      <w:r w:rsidRPr="005944CA">
        <w:rPr>
          <w:b/>
        </w:rPr>
        <w:t>TRGOVAČKI SUD U ZADRU</w:t>
      </w:r>
    </w:p>
    <w:p w:rsidRDefault="00A129CD" w:rsidP="005944CA" w:rsidR="00A129CD">
      <w:r>
        <w:t>Zadar, Dr. Franje Tuđmana 35</w:t>
      </w:r>
    </w:p>
    <w:p w:rsidRDefault="00A129CD" w:rsidP="00A129CD" w:rsidR="00A129CD">
      <w:pPr>
        <w:jc w:val="center"/>
      </w:pPr>
    </w:p>
    <w:p w:rsidRDefault="00A129CD" w:rsidP="00A129CD" w:rsidR="00A129CD">
      <w:pPr>
        <w:jc w:val="center"/>
      </w:pPr>
    </w:p>
    <w:p w:rsidRDefault="00A129CD" w:rsidP="00A129CD" w:rsidR="00A129CD" w:rsidRPr="00A657B5">
      <w:pPr>
        <w:jc w:val="center"/>
        <w:rPr>
          <w:b/>
        </w:rPr>
      </w:pPr>
      <w:r w:rsidRPr="00A657B5">
        <w:rPr>
          <w:b/>
        </w:rPr>
        <w:t xml:space="preserve">R E P U B L I K A  H R V A T S K A </w:t>
      </w:r>
    </w:p>
    <w:p w:rsidRDefault="00A129CD" w:rsidP="00A129CD" w:rsidR="00A129CD" w:rsidRPr="00A657B5">
      <w:pPr>
        <w:jc w:val="both"/>
        <w:rPr>
          <w:b/>
        </w:rPr>
      </w:pPr>
    </w:p>
    <w:p w:rsidRDefault="00A129CD" w:rsidP="00A129CD" w:rsidR="00A129CD" w:rsidRPr="00A657B5">
      <w:pPr>
        <w:jc w:val="center"/>
        <w:rPr>
          <w:b/>
        </w:rPr>
      </w:pPr>
      <w:r w:rsidRPr="00A657B5">
        <w:rPr>
          <w:b/>
        </w:rPr>
        <w:t>Z A K LJ U Č A K</w:t>
      </w:r>
    </w:p>
    <w:p w:rsidRDefault="00A129CD" w:rsidP="00A129CD" w:rsidR="00A129CD">
      <w:pPr>
        <w:ind w:firstLine="705"/>
        <w:jc w:val="both"/>
      </w:pPr>
    </w:p>
    <w:p w:rsidRDefault="00A129CD" w:rsidP="009B1104" w:rsidR="00A129CD">
      <w:pPr>
        <w:ind w:firstLine="705"/>
        <w:jc w:val="both"/>
      </w:pPr>
      <w:r>
        <w:t xml:space="preserve">Trgovački sud u Zadru, </w:t>
      </w:r>
      <w:r w:rsidRPr="00F60CD9">
        <w:t>po su</w:t>
      </w:r>
      <w:r>
        <w:t>tkinji</w:t>
      </w:r>
      <w:r w:rsidRPr="00F60CD9">
        <w:t xml:space="preserve"> </w:t>
      </w:r>
      <w:r w:rsidR="005944CA">
        <w:t>Ani Markač</w:t>
      </w:r>
      <w:r>
        <w:t>, u prethodnom postupku radi utvrđivanja pretpostavki za otvaranje stečajnoga postupka nad dužnikom</w:t>
      </w:r>
      <w:r w:rsidR="009B1104" w:rsidRPr="009B1104">
        <w:t xml:space="preserve"> </w:t>
      </w:r>
      <w:r w:rsidR="00526611">
        <w:t>RESTORAN TONI d.o.o., Kožino, Kožino 43,  OIB: 84634144285</w:t>
      </w:r>
      <w:r w:rsidR="009B1104" w:rsidRPr="004E4D4E">
        <w:t>,</w:t>
      </w:r>
      <w:r w:rsidR="009B1104">
        <w:t xml:space="preserve"> </w:t>
      </w:r>
      <w:r>
        <w:t>zastupanog po direktor</w:t>
      </w:r>
      <w:r w:rsidR="009B1104">
        <w:t xml:space="preserve">u </w:t>
      </w:r>
      <w:r w:rsidR="00526611" w:rsidRPr="00526611">
        <w:t>John</w:t>
      </w:r>
      <w:r w:rsidR="00526611">
        <w:t>u</w:t>
      </w:r>
      <w:r w:rsidR="00526611" w:rsidRPr="00526611">
        <w:t xml:space="preserve"> Pavić</w:t>
      </w:r>
      <w:r w:rsidR="00526611">
        <w:t>u</w:t>
      </w:r>
      <w:r w:rsidR="00526611">
        <w:rPr>
          <w:b/>
        </w:rPr>
        <w:t xml:space="preserve"> </w:t>
      </w:r>
      <w:r w:rsidR="00526611" w:rsidRPr="00526611">
        <w:t xml:space="preserve">iz </w:t>
      </w:r>
      <w:r w:rsidR="00526611">
        <w:t>Kožina, Kožinska cesta 122, OIB:95813405723</w:t>
      </w:r>
      <w:r w:rsidR="009B1104">
        <w:t xml:space="preserve">, dana </w:t>
      </w:r>
      <w:r w:rsidR="009D3DB4">
        <w:t>4</w:t>
      </w:r>
      <w:r w:rsidR="009B1104">
        <w:t xml:space="preserve">. </w:t>
      </w:r>
      <w:r w:rsidR="000D620F">
        <w:t>listopada</w:t>
      </w:r>
      <w:r w:rsidR="009B1104">
        <w:t xml:space="preserve"> 2017. </w:t>
      </w:r>
      <w:r>
        <w:t xml:space="preserve"> </w:t>
      </w:r>
    </w:p>
    <w:p w:rsidRDefault="00677016" w:rsidP="00A129CD" w:rsidR="00677016">
      <w:pPr>
        <w:jc w:val="center"/>
      </w:pPr>
    </w:p>
    <w:p w:rsidRDefault="00A129CD" w:rsidP="00A129CD" w:rsidR="00A129CD" w:rsidRPr="00A657B5">
      <w:pPr>
        <w:jc w:val="center"/>
        <w:rPr>
          <w:b/>
        </w:rPr>
      </w:pPr>
      <w:r w:rsidRPr="00A657B5">
        <w:rPr>
          <w:b/>
        </w:rPr>
        <w:t>z a k lj u č i o  j e</w:t>
      </w:r>
    </w:p>
    <w:p w:rsidRDefault="00313D4B" w:rsidP="00A129CD" w:rsidR="00313D4B">
      <w:pPr>
        <w:jc w:val="center"/>
      </w:pPr>
    </w:p>
    <w:p w:rsidRDefault="009D2AE2" w:rsidP="009D2AE2" w:rsidR="00313D4B" w:rsidRPr="00313D4B">
      <w:pPr>
        <w:ind w:firstLine="708"/>
        <w:jc w:val="both"/>
      </w:pPr>
      <w:r>
        <w:t xml:space="preserve">I. </w:t>
      </w:r>
      <w:r w:rsidR="00313D4B">
        <w:t>O</w:t>
      </w:r>
      <w:r w:rsidR="00313D4B" w:rsidRPr="00313D4B">
        <w:t>dređuje se prisilno dovođenje</w:t>
      </w:r>
      <w:r w:rsidR="009B1104">
        <w:t xml:space="preserve"> </w:t>
      </w:r>
      <w:r w:rsidR="00526611">
        <w:rPr>
          <w:b/>
        </w:rPr>
        <w:t>JOHNA PAVIĆA</w:t>
      </w:r>
      <w:r w:rsidR="00677016" w:rsidRPr="00677016">
        <w:rPr>
          <w:b/>
        </w:rPr>
        <w:t xml:space="preserve"> iz </w:t>
      </w:r>
      <w:r w:rsidR="00526611">
        <w:rPr>
          <w:b/>
        </w:rPr>
        <w:t>Kožina</w:t>
      </w:r>
      <w:r w:rsidR="00677016" w:rsidRPr="00677016">
        <w:rPr>
          <w:b/>
        </w:rPr>
        <w:t xml:space="preserve">, </w:t>
      </w:r>
      <w:r w:rsidR="00526611">
        <w:rPr>
          <w:b/>
        </w:rPr>
        <w:t>Kožinska cesta 122</w:t>
      </w:r>
      <w:r w:rsidR="00677016" w:rsidRPr="00677016">
        <w:rPr>
          <w:b/>
        </w:rPr>
        <w:t>,</w:t>
      </w:r>
      <w:r w:rsidR="009B1104" w:rsidRPr="00677016">
        <w:rPr>
          <w:b/>
        </w:rPr>
        <w:t xml:space="preserve"> </w:t>
      </w:r>
      <w:r w:rsidR="00677016" w:rsidRPr="00677016">
        <w:rPr>
          <w:b/>
        </w:rPr>
        <w:t>OIB:</w:t>
      </w:r>
      <w:r w:rsidR="00526611" w:rsidRPr="00526611">
        <w:t xml:space="preserve"> </w:t>
      </w:r>
      <w:r w:rsidR="00526611" w:rsidRPr="00526611">
        <w:rPr>
          <w:b/>
        </w:rPr>
        <w:t>95813405723</w:t>
      </w:r>
      <w:r w:rsidR="00677016" w:rsidRPr="00677016">
        <w:rPr>
          <w:b/>
        </w:rPr>
        <w:t>,</w:t>
      </w:r>
      <w:r w:rsidR="00313D4B" w:rsidRPr="00313D4B">
        <w:t xml:space="preserve"> kao osobe ovlaštene za zastupanje po zakonu uvodno označenog dužnika radi saslušanja ist</w:t>
      </w:r>
      <w:r w:rsidR="009B1104">
        <w:t>oga</w:t>
      </w:r>
      <w:r w:rsidR="00313D4B" w:rsidRPr="00313D4B">
        <w:t xml:space="preserve"> na ročište u prethodnom postupku radi utvrđivanja pretpostavki za otvaranje stečajnoga postupka nad dužnikom koje će se održati </w:t>
      </w:r>
      <w:r w:rsidR="00C14921">
        <w:rPr>
          <w:b/>
        </w:rPr>
        <w:t>19</w:t>
      </w:r>
      <w:r w:rsidR="009B1104" w:rsidRPr="009B1104">
        <w:rPr>
          <w:b/>
        </w:rPr>
        <w:t xml:space="preserve">. </w:t>
      </w:r>
      <w:r w:rsidR="00677016">
        <w:rPr>
          <w:b/>
        </w:rPr>
        <w:t>listopada</w:t>
      </w:r>
      <w:r w:rsidR="009B1104" w:rsidRPr="009B1104">
        <w:rPr>
          <w:b/>
        </w:rPr>
        <w:t xml:space="preserve"> 2017. u </w:t>
      </w:r>
      <w:r w:rsidR="00526611">
        <w:rPr>
          <w:b/>
        </w:rPr>
        <w:t>11,45</w:t>
      </w:r>
      <w:r w:rsidR="009B1104" w:rsidRPr="009B1104">
        <w:rPr>
          <w:b/>
        </w:rPr>
        <w:t xml:space="preserve"> sati</w:t>
      </w:r>
      <w:r w:rsidR="00313D4B" w:rsidRPr="009B1104">
        <w:rPr>
          <w:b/>
        </w:rPr>
        <w:t xml:space="preserve"> u zgradi Trgovačkog suda u Zadru, D</w:t>
      </w:r>
      <w:r w:rsidR="009B1104">
        <w:rPr>
          <w:b/>
        </w:rPr>
        <w:t>r. Franje Tuđmana 35, sudnica 14</w:t>
      </w:r>
      <w:r w:rsidR="00313D4B" w:rsidRPr="009B1104">
        <w:rPr>
          <w:b/>
        </w:rPr>
        <w:t>/I kat.</w:t>
      </w:r>
    </w:p>
    <w:p w:rsidRDefault="00313D4B" w:rsidP="00313D4B" w:rsidR="00313D4B" w:rsidRPr="00313D4B">
      <w:pPr>
        <w:ind w:firstLine="708"/>
        <w:jc w:val="both"/>
      </w:pPr>
    </w:p>
    <w:p w:rsidRDefault="00313D4B" w:rsidP="00313D4B" w:rsidR="00313D4B">
      <w:pPr>
        <w:ind w:firstLine="708"/>
        <w:jc w:val="both"/>
      </w:pPr>
      <w:r w:rsidRPr="00313D4B">
        <w:t>II. Provedba naloga iz točke I. izreke ovog zaključka povjerava se Ministarstvu unutarnjih poslova Republike Hrvatske, Policijskoj uprav</w:t>
      </w:r>
      <w:r w:rsidR="0011514C">
        <w:t>i</w:t>
      </w:r>
      <w:r w:rsidRPr="00313D4B">
        <w:t xml:space="preserve"> </w:t>
      </w:r>
      <w:r w:rsidR="009B1104">
        <w:t>z</w:t>
      </w:r>
      <w:r>
        <w:t>adarskoj</w:t>
      </w:r>
      <w:r w:rsidR="00C14921">
        <w:t>, I. Policijska postaja.</w:t>
      </w:r>
    </w:p>
    <w:p w:rsidRDefault="00677016" w:rsidP="00313D4B" w:rsidR="00677016" w:rsidRPr="00313D4B">
      <w:pPr>
        <w:ind w:firstLine="708"/>
        <w:jc w:val="both"/>
      </w:pPr>
    </w:p>
    <w:p w:rsidRDefault="00313D4B" w:rsidP="00313D4B" w:rsidR="00313D4B" w:rsidRPr="00313D4B">
      <w:pPr>
        <w:ind w:firstLine="708"/>
        <w:jc w:val="both"/>
      </w:pPr>
      <w:r w:rsidRPr="00313D4B">
        <w:t xml:space="preserve">III. Ako osoba ovlaštena za zastupanje dužnika po zakonu na ročištu od </w:t>
      </w:r>
      <w:r w:rsidR="00C14921">
        <w:t>19</w:t>
      </w:r>
      <w:r w:rsidR="009D2AE2" w:rsidRPr="00AB7A34">
        <w:t xml:space="preserve">. </w:t>
      </w:r>
      <w:r w:rsidR="00677016">
        <w:t>listopada</w:t>
      </w:r>
      <w:r w:rsidR="009D2AE2" w:rsidRPr="00AB7A34">
        <w:t xml:space="preserve"> 201</w:t>
      </w:r>
      <w:r w:rsidR="006B01E2" w:rsidRPr="00AB7A34">
        <w:t>7</w:t>
      </w:r>
      <w:r w:rsidR="009D2AE2" w:rsidRPr="00AB7A34">
        <w:t>.</w:t>
      </w:r>
      <w:r w:rsidR="009D2AE2">
        <w:rPr>
          <w:b/>
        </w:rPr>
        <w:t xml:space="preserve"> </w:t>
      </w:r>
      <w:r w:rsidRPr="00313D4B">
        <w:t xml:space="preserve">i u daljnjem tijeku postupka odbije davanje odgovarajućih obavijesti sudu i stečajnog postupka, kaznit će se novčanom kaznom u iznosu od 10.000,00 kuna. </w:t>
      </w:r>
    </w:p>
    <w:p w:rsidRDefault="00313D4B" w:rsidP="00313D4B" w:rsidR="00313D4B" w:rsidRPr="00313D4B"/>
    <w:p w:rsidRDefault="00313D4B" w:rsidP="00313D4B" w:rsidR="00313D4B" w:rsidRPr="00313D4B">
      <w:pPr>
        <w:jc w:val="center"/>
      </w:pPr>
      <w:r w:rsidRPr="00313D4B">
        <w:t>Obrazloženje</w:t>
      </w:r>
    </w:p>
    <w:p w:rsidRDefault="00313D4B" w:rsidP="00313D4B" w:rsidR="00313D4B" w:rsidRPr="00313D4B">
      <w:pPr>
        <w:ind w:left="1065"/>
        <w:jc w:val="center"/>
      </w:pPr>
    </w:p>
    <w:p w:rsidRDefault="00313D4B" w:rsidP="00313D4B" w:rsidR="00313D4B" w:rsidRPr="00313D4B">
      <w:pPr>
        <w:ind w:firstLine="709"/>
        <w:jc w:val="both"/>
      </w:pPr>
      <w:r w:rsidRPr="00313D4B">
        <w:t>Rješenjem ovo</w:t>
      </w:r>
      <w:r w:rsidR="009B1104">
        <w:t xml:space="preserve">g suda poslovni broj gornji od </w:t>
      </w:r>
      <w:r w:rsidR="00526611">
        <w:t>17</w:t>
      </w:r>
      <w:r w:rsidR="009B1104">
        <w:t xml:space="preserve">. </w:t>
      </w:r>
      <w:r w:rsidR="00221F76">
        <w:t>kolovoza 2017</w:t>
      </w:r>
      <w:r w:rsidR="009B1104">
        <w:t>.</w:t>
      </w:r>
      <w:r w:rsidRPr="00313D4B">
        <w:t xml:space="preserve"> pokrenut je prethodni postupak te je određeno ročište za </w:t>
      </w:r>
      <w:r w:rsidR="00221F76">
        <w:t>26</w:t>
      </w:r>
      <w:r w:rsidR="009B1104">
        <w:t xml:space="preserve">. </w:t>
      </w:r>
      <w:r w:rsidR="00221F76">
        <w:t>rujna 2017</w:t>
      </w:r>
      <w:r w:rsidR="009B1104">
        <w:t xml:space="preserve">. </w:t>
      </w:r>
      <w:r w:rsidRPr="00313D4B">
        <w:t>radi utvrđivanja pretpostavki za otvaranje stečajnoga postupka nad uvodno označenim dužnikom zastupanim po zakonsko</w:t>
      </w:r>
      <w:r w:rsidR="009B1104">
        <w:t xml:space="preserve">m zastupniku </w:t>
      </w:r>
      <w:r w:rsidR="00526611">
        <w:t>Johnu Paviću</w:t>
      </w:r>
      <w:r w:rsidR="009B1104">
        <w:t>.</w:t>
      </w:r>
    </w:p>
    <w:p w:rsidRDefault="009B1104" w:rsidP="00313D4B" w:rsidR="00313D4B">
      <w:pPr>
        <w:ind w:firstLine="708"/>
        <w:jc w:val="both"/>
      </w:pPr>
      <w:r>
        <w:t>Osoba ovlaštena za zastupanje dužnika</w:t>
      </w:r>
      <w:r w:rsidR="009D3DB4">
        <w:t>,</w:t>
      </w:r>
      <w:r>
        <w:t xml:space="preserve"> rješenje </w:t>
      </w:r>
      <w:r w:rsidR="009D3DB4">
        <w:t xml:space="preserve">suda </w:t>
      </w:r>
      <w:r w:rsidR="00AB7A34">
        <w:t>broj St-</w:t>
      </w:r>
      <w:r w:rsidR="00526611">
        <w:t>212</w:t>
      </w:r>
      <w:r w:rsidR="00AB7A34">
        <w:t>/</w:t>
      </w:r>
      <w:r w:rsidR="00221F76">
        <w:t>17</w:t>
      </w:r>
      <w:r w:rsidR="00AB7A34">
        <w:t>-</w:t>
      </w:r>
      <w:r w:rsidR="00526611">
        <w:t>10</w:t>
      </w:r>
      <w:r w:rsidR="00AB7A34">
        <w:t xml:space="preserve"> </w:t>
      </w:r>
      <w:r>
        <w:t>kojim je pozvan</w:t>
      </w:r>
      <w:r w:rsidR="00221F76">
        <w:t>a</w:t>
      </w:r>
      <w:r>
        <w:t xml:space="preserve"> na ročište odrađeno za dan </w:t>
      </w:r>
      <w:r w:rsidR="00221F76">
        <w:t>26</w:t>
      </w:r>
      <w:r>
        <w:t xml:space="preserve">. </w:t>
      </w:r>
      <w:r w:rsidR="00221F76">
        <w:t>rujna 2017</w:t>
      </w:r>
      <w:r>
        <w:t xml:space="preserve">. uredno je zaprimila i putem pošte tj. neposredno dana </w:t>
      </w:r>
      <w:r w:rsidR="00526611">
        <w:t>22</w:t>
      </w:r>
      <w:r>
        <w:t xml:space="preserve">. </w:t>
      </w:r>
      <w:r w:rsidR="00221F76">
        <w:t>kolovoza 2017</w:t>
      </w:r>
      <w:r>
        <w:t xml:space="preserve">. i putem e-Oglasne ploče sudova dana </w:t>
      </w:r>
      <w:r w:rsidR="00526611">
        <w:t>25</w:t>
      </w:r>
      <w:r>
        <w:t xml:space="preserve">. </w:t>
      </w:r>
      <w:r w:rsidR="00526611">
        <w:t>kolovoza</w:t>
      </w:r>
      <w:r w:rsidR="00221F76">
        <w:t xml:space="preserve"> 2017</w:t>
      </w:r>
      <w:r>
        <w:t>.</w:t>
      </w:r>
      <w:r w:rsidR="00A657B5">
        <w:t xml:space="preserve"> Međutim, isti nije </w:t>
      </w:r>
      <w:r w:rsidR="00313D4B" w:rsidRPr="00313D4B">
        <w:t>pristupi</w:t>
      </w:r>
      <w:r w:rsidR="00A657B5">
        <w:t xml:space="preserve">o na </w:t>
      </w:r>
      <w:r w:rsidR="00AB7A34">
        <w:t xml:space="preserve">predmetno </w:t>
      </w:r>
      <w:r w:rsidR="00313D4B" w:rsidRPr="00313D4B">
        <w:t xml:space="preserve">ročište na kojem je </w:t>
      </w:r>
      <w:r w:rsidR="00A657B5">
        <w:t xml:space="preserve">Sudu trebao dati </w:t>
      </w:r>
      <w:r w:rsidR="00313D4B" w:rsidRPr="00313D4B">
        <w:t>sve potrebne podatke i obavijesti odlučne za predmetni postupak</w:t>
      </w:r>
      <w:r w:rsidR="00AB7A34">
        <w:t>, a niti je opravdao svoj nedolazak.</w:t>
      </w:r>
    </w:p>
    <w:p w:rsidRDefault="00526611" w:rsidP="00313D4B" w:rsidR="009D3DB4">
      <w:pPr>
        <w:ind w:firstLine="708"/>
        <w:jc w:val="both"/>
      </w:pPr>
      <w:r>
        <w:t xml:space="preserve">Za napomenuti je da spisu prileži nepotpisani podnesak od 6. rujna 2017. iz kojeg proizlazi da zastupnik dužnika po zakonu se ne može odazvati na ročište određeno za dan 26. rujna 2017. Nadalje, sud je zaključkom od 12. rujna 2017. zastupnika dužnika po zakonu pozvao da ukoliko nije u mogućnosti pristupiti na ročište u prethodnom postupku određenog za dan 26. rujna 2017. da u roku od 8 dana </w:t>
      </w:r>
      <w:r w:rsidR="000D620F">
        <w:t>u spis priloži javnobilježnički ovjerovljeni popis imovine dužnika i obveza na propisanom obrascu. U ostavljenom roku zastupnik dužnika po zakonu nije postupio po nalogu suda, a koji rok mu je istekao 29. rujna 2017</w:t>
      </w:r>
      <w:r w:rsidR="009D3DB4">
        <w:t>.</w:t>
      </w:r>
    </w:p>
    <w:p w:rsidRDefault="00313D4B" w:rsidP="00313D4B" w:rsidR="00313D4B" w:rsidRPr="00313D4B">
      <w:pPr>
        <w:ind w:firstLine="708"/>
        <w:jc w:val="both"/>
      </w:pPr>
      <w:r w:rsidRPr="00313D4B">
        <w:t>Odredbom čl. 117. st. 1. u svezi s čl. 177. Stečajnog zakona (Narodne novine broj 71/15</w:t>
      </w:r>
      <w:r w:rsidR="00A657B5">
        <w:t>)</w:t>
      </w:r>
      <w:r w:rsidRPr="00313D4B">
        <w:t xml:space="preserve"> propisano je da se osobe ovlaštene za zastupanje dužnika po zakonu dužne nakon </w:t>
      </w:r>
      <w:r w:rsidRPr="00313D4B">
        <w:lastRenderedPageBreak/>
        <w:t>podnošenja prijedloga za otvaranje stečajnoga postupka, stečajnim tijelima, na njihov zahtjev, bez odgode pružiti sve potrebne podatke i obavijesti.</w:t>
      </w:r>
    </w:p>
    <w:p w:rsidRDefault="00313D4B" w:rsidP="00313D4B" w:rsidR="00313D4B" w:rsidRPr="00313D4B">
      <w:pPr>
        <w:ind w:firstLine="708"/>
        <w:jc w:val="both"/>
      </w:pPr>
      <w:r w:rsidRPr="00313D4B">
        <w:t>Nadalje, odredbom čl. 178. u svezi s čl. 177. SZ-a koja se temeljem odredbe čl. 180. istog na odgovarajući način primjenjuje i na osobe ovlaštene na</w:t>
      </w:r>
      <w:r w:rsidR="00C14921">
        <w:t xml:space="preserve"> zastupanje dužnika po zakonu, </w:t>
      </w:r>
      <w:r w:rsidRPr="00313D4B">
        <w:t xml:space="preserve">propisano je da sud u svrhu potrebe pribavljanja odgovarajućih obavijesti, može odrediti saslušanje dužnika pojedinca, a u slučaju neodazivanja pozivu suda, i prisilno dovođenje te izricanje novčane kazne do 10.000,00 kuna. </w:t>
      </w:r>
    </w:p>
    <w:p w:rsidRDefault="00313D4B" w:rsidP="00A657B5" w:rsidR="00313D4B">
      <w:pPr>
        <w:ind w:firstLine="708"/>
        <w:jc w:val="both"/>
      </w:pPr>
      <w:r w:rsidRPr="00313D4B">
        <w:t xml:space="preserve">S obzirom da je osoba ovlaštena za zastupanje dužnika po zakonu </w:t>
      </w:r>
      <w:r w:rsidR="00221F76">
        <w:t xml:space="preserve">bila uredno upozorena </w:t>
      </w:r>
      <w:r w:rsidR="00A657B5">
        <w:t>Rješenje</w:t>
      </w:r>
      <w:r w:rsidR="00221F76">
        <w:t>m</w:t>
      </w:r>
      <w:r w:rsidR="00A657B5">
        <w:t xml:space="preserve"> ovog Suda posl. br. St-</w:t>
      </w:r>
      <w:r w:rsidR="00526611">
        <w:t>212</w:t>
      </w:r>
      <w:r w:rsidR="00A657B5">
        <w:t>/</w:t>
      </w:r>
      <w:r w:rsidR="00221F76">
        <w:t>17</w:t>
      </w:r>
      <w:r w:rsidR="00A657B5">
        <w:t>-</w:t>
      </w:r>
      <w:r w:rsidR="000D620F">
        <w:t>10</w:t>
      </w:r>
      <w:r w:rsidR="00A657B5">
        <w:t xml:space="preserve"> od </w:t>
      </w:r>
      <w:r w:rsidR="000D620F">
        <w:t>17</w:t>
      </w:r>
      <w:r w:rsidR="00A657B5">
        <w:t xml:space="preserve">. </w:t>
      </w:r>
      <w:r w:rsidR="00221F76">
        <w:t>kolovoza</w:t>
      </w:r>
      <w:r w:rsidR="00A657B5">
        <w:t xml:space="preserve"> 2017. </w:t>
      </w:r>
      <w:r w:rsidRPr="00313D4B">
        <w:t xml:space="preserve">da će se u slučaju neodazivanju pozivu suda na ročište, odrediti njezino prisilno dovođenje, to je temeljem naprijed citiranih zakonskih odredbi donesena odluka kao u izreci zaključka.  </w:t>
      </w:r>
    </w:p>
    <w:p w:rsidRDefault="00A657B5" w:rsidP="00A657B5" w:rsidR="00A657B5" w:rsidRPr="00313D4B">
      <w:pPr>
        <w:ind w:firstLine="708"/>
        <w:jc w:val="both"/>
      </w:pPr>
    </w:p>
    <w:p w:rsidRDefault="00313D4B" w:rsidP="0011514C" w:rsidR="00313D4B" w:rsidRPr="00313D4B">
      <w:pPr>
        <w:jc w:val="center"/>
      </w:pPr>
      <w:r w:rsidRPr="00313D4B">
        <w:t xml:space="preserve">U Zadru </w:t>
      </w:r>
      <w:r w:rsidR="009D3DB4">
        <w:t>4</w:t>
      </w:r>
      <w:r w:rsidR="00221F76">
        <w:t xml:space="preserve">. </w:t>
      </w:r>
      <w:r w:rsidR="000D620F">
        <w:t>listopada</w:t>
      </w:r>
      <w:r w:rsidR="00A657B5">
        <w:t xml:space="preserve"> 2017. </w:t>
      </w:r>
    </w:p>
    <w:p w:rsidRDefault="00313D4B" w:rsidP="00313D4B" w:rsidR="00313D4B" w:rsidRPr="00313D4B"/>
    <w:p w:rsidRDefault="00313D4B" w:rsidP="00313D4B" w:rsidR="00313D4B" w:rsidRPr="00313D4B"/>
    <w:p w:rsidRDefault="00AB7A34" w:rsidP="00DD7ABA" w:rsidR="00313D4B" w:rsidRPr="00313D4B">
      <w:pPr>
        <w:jc w:val="right"/>
      </w:pPr>
      <w:r>
        <w:tab/>
      </w:r>
      <w:r>
        <w:tab/>
      </w:r>
      <w:r>
        <w:tab/>
      </w:r>
      <w:r>
        <w:tab/>
      </w:r>
      <w:r>
        <w:tab/>
      </w:r>
      <w:r>
        <w:tab/>
        <w:t xml:space="preserve">      </w:t>
      </w:r>
      <w:r w:rsidR="00313D4B" w:rsidRPr="00313D4B">
        <w:t xml:space="preserve">Sutkinja                                                                                                                                                                                                 </w:t>
      </w:r>
      <w:r w:rsidR="00A657B5">
        <w:t>Ana Markač</w:t>
      </w:r>
    </w:p>
    <w:p w:rsidRDefault="00315518" w:rsidP="00DD7ABA" w:rsidR="00315518">
      <w:pPr>
        <w:jc w:val="right"/>
      </w:pPr>
    </w:p>
    <w:p w:rsidRDefault="00AB7A34" w:rsidP="00A657B5" w:rsidR="00AB7A34"/>
    <w:p w:rsidRDefault="00AB7A34" w:rsidP="00A657B5" w:rsidR="00AB7A34"/>
    <w:p w:rsidRDefault="00313D4B" w:rsidP="00A657B5" w:rsidR="00313D4B" w:rsidRPr="00313D4B">
      <w:r w:rsidRPr="00313D4B">
        <w:t xml:space="preserve">UPUTA O PRAVNOM LIJEKU: </w:t>
      </w:r>
    </w:p>
    <w:p w:rsidRDefault="00313D4B" w:rsidP="00A657B5" w:rsidR="00313D4B" w:rsidRPr="00313D4B">
      <w:pPr>
        <w:jc w:val="both"/>
      </w:pPr>
      <w:r w:rsidRPr="00313D4B">
        <w:t>Protiv ovog zaključka nije dopuštena žalba (čl. 19. st. 7. S</w:t>
      </w:r>
      <w:r w:rsidR="00AB7A34">
        <w:t>tečajnog zakona</w:t>
      </w:r>
      <w:r w:rsidRPr="00313D4B">
        <w:t>).</w:t>
      </w:r>
    </w:p>
    <w:p w:rsidRDefault="00313D4B" w:rsidP="00313D4B" w:rsidR="00313D4B" w:rsidRPr="00313D4B">
      <w:pPr>
        <w:ind w:firstLine="708"/>
      </w:pPr>
    </w:p>
    <w:p w:rsidRDefault="006B01E2" w:rsidP="00A657B5" w:rsidR="006B01E2" w:rsidRPr="00313D4B">
      <w:r w:rsidRPr="00313D4B">
        <w:t xml:space="preserve">Dostaviti: </w:t>
      </w:r>
    </w:p>
    <w:p w:rsidRDefault="000D620F" w:rsidP="00A657B5" w:rsidR="00C14921">
      <w:pPr>
        <w:pStyle w:val="Odlomakpopisa"/>
        <w:numPr>
          <w:ilvl w:val="0"/>
          <w:numId w:val="4"/>
        </w:numPr>
        <w:spacing w:lineRule="auto" w:line="276" w:after="200"/>
      </w:pPr>
      <w:r>
        <w:t>Johnu Paviću</w:t>
      </w:r>
      <w:r w:rsidR="00A657B5">
        <w:t xml:space="preserve"> kao zakonskom zastupnika dužnika </w:t>
      </w:r>
    </w:p>
    <w:p w:rsidRDefault="006B01E2" w:rsidP="00A657B5" w:rsidR="006B01E2">
      <w:pPr>
        <w:pStyle w:val="Odlomakpopisa"/>
        <w:numPr>
          <w:ilvl w:val="0"/>
          <w:numId w:val="4"/>
        </w:numPr>
        <w:spacing w:lineRule="auto" w:line="276" w:after="200"/>
      </w:pPr>
      <w:r w:rsidRPr="00313D4B">
        <w:t xml:space="preserve">PU </w:t>
      </w:r>
      <w:r>
        <w:t>Zadarskoj</w:t>
      </w:r>
      <w:r w:rsidRPr="00313D4B">
        <w:t xml:space="preserve">, </w:t>
      </w:r>
      <w:r w:rsidR="00A657B5">
        <w:t xml:space="preserve"> </w:t>
      </w:r>
      <w:r w:rsidR="00C14921">
        <w:t xml:space="preserve">I. </w:t>
      </w:r>
      <w:r w:rsidR="00A657B5">
        <w:t xml:space="preserve">Policijskoj postaji </w:t>
      </w:r>
      <w:r w:rsidR="00221F76">
        <w:t>Zadar</w:t>
      </w:r>
    </w:p>
    <w:p w:rsidRDefault="009D3DB4" w:rsidP="00A657B5" w:rsidR="00A657B5">
      <w:pPr>
        <w:pStyle w:val="Odlomakpopisa"/>
        <w:numPr>
          <w:ilvl w:val="0"/>
          <w:numId w:val="4"/>
        </w:numPr>
        <w:spacing w:lineRule="auto" w:line="276" w:after="200"/>
      </w:pPr>
      <w:r>
        <w:t>Financijskoj</w:t>
      </w:r>
      <w:r w:rsidR="00A657B5">
        <w:t xml:space="preserve"> agenciji</w:t>
      </w:r>
    </w:p>
    <w:p w:rsidRDefault="00A657B5" w:rsidP="00A657B5" w:rsidR="00A657B5">
      <w:pPr>
        <w:pStyle w:val="Odlomakpopisa"/>
        <w:numPr>
          <w:ilvl w:val="0"/>
          <w:numId w:val="4"/>
        </w:numPr>
        <w:spacing w:lineRule="auto" w:line="276" w:after="200"/>
      </w:pPr>
      <w:r>
        <w:t>Poreznoj upravi</w:t>
      </w:r>
    </w:p>
    <w:p w:rsidRDefault="00A657B5" w:rsidP="00A657B5" w:rsidR="00A657B5">
      <w:pPr>
        <w:pStyle w:val="Odlomakpopisa"/>
        <w:numPr>
          <w:ilvl w:val="0"/>
          <w:numId w:val="4"/>
        </w:numPr>
        <w:spacing w:lineRule="auto" w:line="276" w:after="200"/>
      </w:pPr>
      <w:r>
        <w:t>e-Oglasna ploča sud</w:t>
      </w:r>
      <w:r w:rsidR="00C14921">
        <w:t>ova</w:t>
      </w:r>
    </w:p>
    <w:p w:rsidRDefault="00AB7A34" w:rsidP="00A657B5" w:rsidR="00AB7A34">
      <w:pPr>
        <w:pStyle w:val="Odlomakpopisa"/>
        <w:numPr>
          <w:ilvl w:val="0"/>
          <w:numId w:val="4"/>
        </w:numPr>
        <w:spacing w:lineRule="auto" w:line="276" w:after="200"/>
      </w:pPr>
      <w:r>
        <w:t>u spis.</w:t>
      </w:r>
    </w:p>
    <w:p w:rsidRDefault="00A657B5" w:rsidP="00A657B5" w:rsidR="00A657B5" w:rsidRPr="00313D4B">
      <w:pPr>
        <w:spacing w:lineRule="auto" w:line="276" w:after="200"/>
      </w:pPr>
    </w:p>
    <w:p w:rsidRDefault="006B01E2" w:rsidP="006B01E2" w:rsidR="006B01E2" w:rsidRPr="00313D4B"/>
    <w:p w:rsidRDefault="006B01E2" w:rsidP="006B01E2" w:rsidR="006B01E2" w:rsidRPr="00313D4B">
      <w:pPr>
        <w:spacing w:lineRule="auto" w:line="276" w:after="200"/>
        <w:rPr>
          <w:rFonts w:cstheme="minorBidi" w:eastAsiaTheme="minorHAnsi" w:hAnsiTheme="minorHAnsi" w:asciiTheme="minorHAnsi"/>
          <w:sz w:val="22"/>
          <w:szCs w:val="22"/>
          <w:lang w:eastAsia="en-US"/>
        </w:rPr>
      </w:pPr>
    </w:p>
    <w:p w:rsidRDefault="006B01E2" w:rsidP="006B01E2" w:rsidR="006B01E2">
      <w:pPr>
        <w:jc w:val="center"/>
      </w:pPr>
    </w:p>
    <w:p w:rsidRDefault="006B01E2" w:rsidP="006B01E2" w:rsidR="006B01E2" w:rsidRPr="00313D4B">
      <w:pPr>
        <w:ind w:firstLine="708"/>
      </w:pPr>
    </w:p>
    <w:sectPr w:rsidSect="00AB7A34" w:rsidR="006B01E2" w:rsidRPr="00313D4B">
      <w:headerReference w:type="default" r:id="rId10"/>
      <w:headerReference w:type="first" r:id="rId11"/>
      <w:pgSz w:h="16838" w:w="11906"/>
      <w:pgMar w:gutter="0" w:footer="708" w:header="708"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1514C" w:rsidP="0011514C" w:rsidR="0011514C">
      <w:r>
        <w:separator/>
      </w:r>
    </w:p>
  </w:endnote>
  <w:endnote w:id="0" w:type="continuationSeparator">
    <w:p w:rsidRDefault="0011514C" w:rsidP="0011514C" w:rsidR="0011514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1514C" w:rsidP="0011514C" w:rsidR="0011514C">
      <w:r>
        <w:separator/>
      </w:r>
    </w:p>
  </w:footnote>
  <w:footnote w:id="0" w:type="continuationSeparator">
    <w:p w:rsidRDefault="0011514C" w:rsidP="0011514C" w:rsidR="0011514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85371179"/>
      <w:docPartObj>
        <w:docPartGallery w:val="Page Numbers (Top of Page)"/>
        <w:docPartUnique/>
      </w:docPartObj>
    </w:sdtPr>
    <w:sdtEndPr/>
    <w:sdtContent>
      <w:p w:rsidRDefault="0011514C" w:rsidP="00AB7A34" w:rsidR="0011514C">
        <w:pPr>
          <w:pStyle w:val="Zaglavlje"/>
          <w:jc w:val="right"/>
        </w:pPr>
        <w:r>
          <w:fldChar w:fldCharType="begin"/>
        </w:r>
        <w:r>
          <w:instrText>PAGE   \* MERGEFORMAT</w:instrText>
        </w:r>
        <w:r>
          <w:fldChar w:fldCharType="separate"/>
        </w:r>
        <w:r w:rsidR="003E5D5F">
          <w:rPr>
            <w:noProof/>
          </w:rPr>
          <w:t>2</w:t>
        </w:r>
        <w:r>
          <w:fldChar w:fldCharType="end"/>
        </w:r>
        <w:r>
          <w:t xml:space="preserve">         </w:t>
        </w:r>
        <w:r w:rsidR="005944CA">
          <w:t xml:space="preserve">                 </w:t>
        </w:r>
        <w:r w:rsidR="00AB7A34">
          <w:t>Poslovni broj: 2 St-</w:t>
        </w:r>
        <w:r w:rsidR="00526611">
          <w:t>212</w:t>
        </w:r>
        <w:r w:rsidR="00AB7A34">
          <w:t>/1</w:t>
        </w:r>
        <w:r w:rsidR="00221F76">
          <w:t>7</w:t>
        </w:r>
        <w:r w:rsidR="00AB7A34">
          <w:t>-</w:t>
        </w:r>
        <w:r w:rsidR="00526611">
          <w:t>1</w:t>
        </w:r>
        <w:r w:rsidR="00221F76">
          <w:t>9</w:t>
        </w: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944CA" w:rsidP="005944CA" w:rsidR="005944CA">
    <w:pPr>
      <w:pStyle w:val="Zaglavlje"/>
      <w:jc w:val="right"/>
    </w:pPr>
    <w:r>
      <w:t>Poslovni broj: 2 St-</w:t>
    </w:r>
    <w:r w:rsidR="00526611">
      <w:t>212</w:t>
    </w:r>
    <w:r>
      <w:t>/1</w:t>
    </w:r>
    <w:r w:rsidR="00677016">
      <w:t>7</w:t>
    </w:r>
    <w:r>
      <w:t>-</w:t>
    </w:r>
    <w:r w:rsidR="00526611">
      <w:t>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E26623"/>
    <w:multiLevelType w:val="hybridMultilevel"/>
    <w:tmpl w:val="7444F826"/>
    <w:lvl w:tplc="653291E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2E76425"/>
    <w:multiLevelType w:val="hybridMultilevel"/>
    <w:tmpl w:val="AD96D4C2"/>
    <w:lvl w:tplc="3572A9B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7254047"/>
    <w:multiLevelType w:val="hybridMultilevel"/>
    <w:tmpl w:val="46B857E6"/>
    <w:lvl w:tplc="750CC96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53A65D30"/>
    <w:multiLevelType w:val="hybridMultilevel"/>
    <w:tmpl w:val="DA080AB8"/>
    <w:lvl w:tplc="8444C512"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129CD"/>
    <w:rsid w:val="000D620F"/>
    <w:rsid w:val="0011514C"/>
    <w:rsid w:val="001B1996"/>
    <w:rsid w:val="00221F76"/>
    <w:rsid w:val="00313D4B"/>
    <w:rsid w:val="00315518"/>
    <w:rsid w:val="00334565"/>
    <w:rsid w:val="003918D1"/>
    <w:rsid w:val="003E5D5F"/>
    <w:rsid w:val="00414A95"/>
    <w:rsid w:val="004E458A"/>
    <w:rsid w:val="00526611"/>
    <w:rsid w:val="005944CA"/>
    <w:rsid w:val="00677016"/>
    <w:rsid w:val="006B01E2"/>
    <w:rsid w:val="008557CA"/>
    <w:rsid w:val="009B1104"/>
    <w:rsid w:val="009D2AE2"/>
    <w:rsid w:val="009D3DB4"/>
    <w:rsid w:val="00A129CD"/>
    <w:rsid w:val="00A57BE4"/>
    <w:rsid w:val="00A657B5"/>
    <w:rsid w:val="00AB7A34"/>
    <w:rsid w:val="00B03130"/>
    <w:rsid w:val="00C14921"/>
    <w:rsid w:val="00CC19A1"/>
    <w:rsid w:val="00D72467"/>
    <w:rsid w:val="00DD7ABA"/>
    <w:rsid w:val="00E3741B"/>
    <w:rsid w:val="00F73B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129CD"/>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129CD"/>
    <w:pPr>
      <w:ind w:left="720"/>
      <w:contextualSpacing/>
    </w:pPr>
  </w:style>
  <w:style w:styleId="Zaglavlje" w:type="paragraph">
    <w:name w:val="header"/>
    <w:basedOn w:val="Normal"/>
    <w:link w:val="ZaglavljeChar"/>
    <w:uiPriority w:val="99"/>
    <w:unhideWhenUsed/>
    <w:rsid w:val="0011514C"/>
    <w:pPr>
      <w:tabs>
        <w:tab w:pos="4536" w:val="center"/>
        <w:tab w:pos="9072" w:val="right"/>
      </w:tabs>
    </w:pPr>
  </w:style>
  <w:style w:customStyle="true" w:styleId="ZaglavljeChar" w:type="character">
    <w:name w:val="Zaglavlje Char"/>
    <w:basedOn w:val="Zadanifontodlomka"/>
    <w:link w:val="Zaglavlje"/>
    <w:uiPriority w:val="99"/>
    <w:rsid w:val="0011514C"/>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11514C"/>
    <w:pPr>
      <w:tabs>
        <w:tab w:pos="4536" w:val="center"/>
        <w:tab w:pos="9072" w:val="right"/>
      </w:tabs>
    </w:pPr>
  </w:style>
  <w:style w:customStyle="true" w:styleId="PodnojeChar" w:type="character">
    <w:name w:val="Podnožje Char"/>
    <w:basedOn w:val="Zadanifontodlomka"/>
    <w:link w:val="Podnoje"/>
    <w:uiPriority w:val="99"/>
    <w:rsid w:val="0011514C"/>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334565"/>
    <w:rPr>
      <w:color w:val="808080"/>
      <w:bdr w:space="0" w:sz="0" w:color="auto" w:val="none"/>
      <w:shd w:fill="auto" w:color="auto" w:val="clear"/>
    </w:rPr>
  </w:style>
  <w:style w:customStyle="true" w:styleId="eSPISCCParagraphDefaultFont" w:type="character">
    <w:name w:val="eSPIS_CC_Paragraph Default Font"/>
    <w:basedOn w:val="Zadanifontodlomka"/>
    <w:rsid w:val="0033456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34565"/>
    <w:rPr>
      <w:bdr w:space="0" w:sz="0" w:color="auto" w:val="none"/>
      <w:shd w:fill="FFFFCC" w:color="auto" w:val="clear"/>
      <w:lang w:val="hr-HR"/>
    </w:rPr>
  </w:style>
  <w:style w:customStyle="true" w:styleId="PozadinaSvijetloCrvena" w:type="character">
    <w:name w:val="Pozadina_SvijetloCrvena"/>
    <w:basedOn w:val="eSPISCCParagraphDefaultFont"/>
    <w:rsid w:val="0033456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3456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129CD"/>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129CD"/>
    <w:pPr>
      <w:ind w:left="720"/>
      <w:contextualSpacing/>
    </w:pPr>
  </w:style>
  <w:style w:styleId="Zaglavlje" w:type="paragraph">
    <w:name w:val="header"/>
    <w:basedOn w:val="Normal"/>
    <w:link w:val="ZaglavljeChar"/>
    <w:uiPriority w:val="99"/>
    <w:unhideWhenUsed/>
    <w:rsid w:val="0011514C"/>
    <w:pPr>
      <w:tabs>
        <w:tab w:pos="4536" w:val="center"/>
        <w:tab w:pos="9072" w:val="right"/>
      </w:tabs>
    </w:pPr>
  </w:style>
  <w:style w:customStyle="1" w:styleId="ZaglavljeChar" w:type="character">
    <w:name w:val="Zaglavlje Char"/>
    <w:basedOn w:val="Zadanifontodlomka"/>
    <w:link w:val="Zaglavlje"/>
    <w:uiPriority w:val="99"/>
    <w:rsid w:val="0011514C"/>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11514C"/>
    <w:pPr>
      <w:tabs>
        <w:tab w:pos="4536" w:val="center"/>
        <w:tab w:pos="9072" w:val="right"/>
      </w:tabs>
    </w:pPr>
  </w:style>
  <w:style w:customStyle="1" w:styleId="PodnojeChar" w:type="character">
    <w:name w:val="Podnožje Char"/>
    <w:basedOn w:val="Zadanifontodlomka"/>
    <w:link w:val="Podnoje"/>
    <w:uiPriority w:val="99"/>
    <w:rsid w:val="0011514C"/>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334565"/>
    <w:rPr>
      <w:color w:val="808080"/>
      <w:bdr w:color="auto" w:space="0" w:sz="0" w:val="none"/>
      <w:shd w:color="auto" w:fill="auto" w:val="clear"/>
    </w:rPr>
  </w:style>
  <w:style w:customStyle="1" w:styleId="eSPISCCParagraphDefaultFont" w:type="character">
    <w:name w:val="eSPIS_CC_Paragraph Default Font"/>
    <w:basedOn w:val="Zadanifontodlomka"/>
    <w:rsid w:val="0033456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34565"/>
    <w:rPr>
      <w:bdr w:color="auto" w:space="0" w:sz="0" w:val="none"/>
      <w:shd w:color="auto" w:fill="FFFFCC" w:val="clear"/>
      <w:lang w:val="hr-HR"/>
    </w:rPr>
  </w:style>
  <w:style w:customStyle="1" w:styleId="PozadinaSvijetloCrvena" w:type="character">
    <w:name w:val="Pozadina_SvijetloCrvena"/>
    <w:basedOn w:val="eSPISCCParagraphDefaultFont"/>
    <w:rsid w:val="0033456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3456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listopada 2017.</izvorni_sadrzaj>
    <derivirana_varijabla naziv="DomainObject.DatumDonosenjaOdluke_1">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212</izvorni_sadrzaj>
    <derivirana_varijabla naziv="DomainObject.Predmet.Broj_1">212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2017.</izvorni_sadrzaj>
    <derivirana_varijabla naziv="DomainObject.Predmet.DatumOsnivanja_1">8.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St-212/2017</izvorni_sadrzaj>
    <derivirana_varijabla naziv="DomainObject.Predmet.OznakaBroj_1">St-212/2017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RESTORAN TONI društvo s ograničenom odgovornošću za ugostiteljstvo</izvorni_sadrzaj>
    <derivirana_varijabla naziv="DomainObject.Predmet.ProtustrankaFormated_1">  RESTORAN TONI društvo s ograničenom odgovornošću za ugostiteljstvo</derivirana_varijabla>
  </DomainObject.Predmet.ProtustrankaFormated>
  <DomainObject.Predmet.ProtustrankaFormatedOIB>
    <izvorni_sadrzaj>  RESTORAN TONI društvo s ograničenom odgovornošću za ugostiteljstvo, OIB 84634144285</izvorni_sadrzaj>
    <derivirana_varijabla naziv="DomainObject.Predmet.ProtustrankaFormatedOIB_1">  RESTORAN TONI društvo s ograničenom odgovornošću za ugostiteljstvo, OIB 84634144285</derivirana_varijabla>
  </DomainObject.Predmet.ProtustrankaFormatedOIB>
  <DomainObject.Predmet.ProtustrankaFormatedWithAdress>
    <izvorni_sadrzaj> RESTORAN TONI društvo s ograničenom odgovornošću za ugostiteljstvo, Kožino 43, 23000 Kožino</izvorni_sadrzaj>
    <derivirana_varijabla naziv="DomainObject.Predmet.ProtustrankaFormatedWithAdress_1"> RESTORAN TONI društvo s ograničenom odgovornošću za ugostiteljstvo, Kožino 43, 23000 Kožino</derivirana_varijabla>
  </DomainObject.Predmet.ProtustrankaFormatedWithAdress>
  <DomainObject.Predmet.ProtustrankaFormatedWithAdressOIB>
    <izvorni_sadrzaj> RESTORAN TONI društvo s ograničenom odgovornošću za ugostiteljstvo, OIB 84634144285, Kožino 43, 23000 Kožino</izvorni_sadrzaj>
    <derivirana_varijabla naziv="DomainObject.Predmet.ProtustrankaFormatedWithAdressOIB_1"> RESTORAN TONI društvo s ograničenom odgovornošću za ugostiteljstvo, OIB 84634144285, Kožino 43, 23000 Kožino</derivirana_varijabla>
  </DomainObject.Predmet.ProtustrankaFormatedWithAdressOIB>
  <DomainObject.Predmet.ProtustrankaWithAdress>
    <izvorni_sadrzaj>RESTORAN TONI društvo s ograničenom odgovornošću za ugostiteljstvo Kožino 43, 23000 Kožino</izvorni_sadrzaj>
    <derivirana_varijabla naziv="DomainObject.Predmet.ProtustrankaWithAdress_1">RESTORAN TONI društvo s ograničenom odgovornošću za ugostiteljstvo Kožino 43, 23000 Kožino</derivirana_varijabla>
  </DomainObject.Predmet.ProtustrankaWithAdress>
  <DomainObject.Predmet.ProtustrankaWithAdressOIB>
    <izvorni_sadrzaj>RESTORAN TONI društvo s ograničenom odgovornošću za ugostiteljstvo, OIB 84634144285, Kožino 43, 23000 Kožino</izvorni_sadrzaj>
    <derivirana_varijabla naziv="DomainObject.Predmet.ProtustrankaWithAdressOIB_1">RESTORAN TONI društvo s ograničenom odgovornošću za ugostiteljstvo, OIB 84634144285, Kožino 43, 23000 Kožino</derivirana_varijabla>
  </DomainObject.Predmet.ProtustrankaWithAdressOIB>
  <DomainObject.Predmet.ProtustrankaNazivFormated>
    <izvorni_sadrzaj>RESTORAN TONI društvo s ograničenom odgovornošću za ugostiteljstvo</izvorni_sadrzaj>
    <derivirana_varijabla naziv="DomainObject.Predmet.ProtustrankaNazivFormated_1">RESTORAN TONI društvo s ograničenom odgovornošću za ugostiteljstvo</derivirana_varijabla>
  </DomainObject.Predmet.ProtustrankaNazivFormated>
  <DomainObject.Predmet.ProtustrankaNazivFormatedOIB>
    <izvorni_sadrzaj>RESTORAN TONI društvo s ograničenom odgovornošću za ugostiteljstvo, OIB 84634144285</izvorni_sadrzaj>
    <derivirana_varijabla naziv="DomainObject.Predmet.ProtustrankaNazivFormatedOIB_1">RESTORAN TONI društvo s ograničenom odgovornošću za ugostiteljstvo, OIB 84634144285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Zadar</izvorni_sadrzaj>
    <derivirana_varijabla naziv="DomainObject.Predmet.StrankaFormated_1">  Financijska agencija, Podružnica Zadar</derivirana_varijabla>
  </DomainObject.Predmet.StrankaFormated>
  <DomainObject.Predmet.StrankaFormatedOIB>
    <izvorni_sadrzaj>  Financijska agencija, Podružnica Zadar, OIB 85821130368</izvorni_sadrzaj>
    <derivirana_varijabla naziv="DomainObject.Predmet.StrankaFormatedOIB_1">  Financijska agencija, Podružnica Zadar, OIB 85821130368</derivirana_varijabla>
  </DomainObject.Predmet.StrankaFormatedOIB>
  <DomainObject.Predmet.StrankaFormatedWithAdress>
    <izvorni_sadrzaj> Financijska agencija, Podružnica Zadar</izvorni_sadrzaj>
    <derivirana_varijabla naziv="DomainObject.Predmet.StrankaFormatedWithAdress_1"> Financijska agencija, Podružnica Zadar</derivirana_varijabla>
  </DomainObject.Predmet.StrankaFormatedWithAdress>
  <DomainObject.Predmet.StrankaFormatedWithAdressOIB>
    <izvorni_sadrzaj> Financijska agencija, Podružnica Zadar, OIB 85821130368</izvorni_sadrzaj>
    <derivirana_varijabla naziv="DomainObject.Predmet.StrankaFormatedWithAdressOIB_1"> Financijska agencija, Podružnica Zadar, OIB 85821130368</derivirana_varijabla>
  </DomainObject.Predmet.StrankaFormatedWithAdressOIB>
  <DomainObject.Predmet.StrankaWithAdress>
    <izvorni_sadrzaj>Financijska agencija, Podružnica Zadar </izvorni_sadrzaj>
    <derivirana_varijabla naziv="DomainObject.Predmet.StrankaWithAdress_1">Financijska agencija, Podružnica Zadar </derivirana_varijabla>
  </DomainObject.Predmet.StrankaWithAdress>
  <DomainObject.Predmet.StrankaWithAdressOIB>
    <izvorni_sadrzaj>Financijska agencija, Podružnica Zadar, OIB 85821130368</izvorni_sadrzaj>
    <derivirana_varijabla naziv="DomainObject.Predmet.StrankaWithAdressOIB_1">Financijska agencija, Podružnica Zadar, OIB 85821130368</derivirana_varijabla>
  </DomainObject.Predmet.StrankaWithAdressOIB>
  <DomainObject.Predmet.StrankaNazivFormated>
    <izvorni_sadrzaj>Financijska agencija, Podružnica Zadar</izvorni_sadrzaj>
    <derivirana_varijabla naziv="DomainObject.Predmet.StrankaNazivFormated_1">Financijska agencija, Podružnica Zadar</derivirana_varijabla>
  </DomainObject.Predmet.StrankaNazivFormated>
  <DomainObject.Predmet.StrankaNazivFormatedOIB>
    <izvorni_sadrzaj>Financijska agencija, Podružnica Zadar, OIB 85821130368</izvorni_sadrzaj>
    <derivirana_varijabla naziv="DomainObject.Predmet.StrankaNazivFormatedOIB_1">Financijska agencija, Podružnica Zadar,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Financijska agencija, Podružnica Zadar</item>
    </izvorni_sadrzaj>
    <derivirana_varijabla naziv="DomainObject.Predmet.StrankaListFormated_1">
      <item>Financijska agencija, Podružnica Zadar</item>
    </derivirana_varijabla>
  </DomainObject.Predmet.StrankaListFormated>
  <DomainObject.Predmet.StrankaListFormatedOIB>
    <izvorni_sadrzaj>
      <item>Financijska agencija, Podružnica Zadar, OIB 85821130368</item>
    </izvorni_sadrzaj>
    <derivirana_varijabla naziv="DomainObject.Predmet.StrankaListFormatedOIB_1">
      <item>Financijska agencija, Podružnica Zadar, OIB 85821130368</item>
    </derivirana_varijabla>
  </DomainObject.Predmet.StrankaListFormatedOIB>
  <DomainObject.Predmet.StrankaListFormatedWithAdress>
    <izvorni_sadrzaj>
      <item>Financijska agencija, Podružnica Zadar</item>
    </izvorni_sadrzaj>
    <derivirana_varijabla naziv="DomainObject.Predmet.StrankaListFormatedWithAdress_1">
      <item>Financijska agencija, Podružnica Zadar</item>
    </derivirana_varijabla>
  </DomainObject.Predmet.StrankaListFormatedWithAdress>
  <DomainObject.Predmet.StrankaListFormatedWithAdressOIB>
    <izvorni_sadrzaj>
      <item>Financijska agencija, Podružnica Zadar, OIB 85821130368</item>
    </izvorni_sadrzaj>
    <derivirana_varijabla naziv="DomainObject.Predmet.StrankaListFormatedWithAdressOIB_1">
      <item>Financijska agencija, Podružnica Zadar, OIB 85821130368</item>
    </derivirana_varijabla>
  </DomainObject.Predmet.StrankaListFormatedWithAdressOIB>
  <DomainObject.Predmet.StrankaListNazivFormated>
    <izvorni_sadrzaj>
      <item>Financijska agencija, Podružnica Zadar</item>
    </izvorni_sadrzaj>
    <derivirana_varijabla naziv="DomainObject.Predmet.StrankaListNazivFormated_1">
      <item>Financijska agencija, Podružnica Zadar</item>
    </derivirana_varijabla>
  </DomainObject.Predmet.StrankaListNazivFormated>
  <DomainObject.Predmet.StrankaListNazivFormatedOIB>
    <izvorni_sadrzaj>
      <item>Financijska agencija, Podružnica Zadar, OIB 85821130368</item>
    </izvorni_sadrzaj>
    <derivirana_varijabla naziv="DomainObject.Predmet.StrankaListNazivFormatedOIB_1">
      <item>Financijska agencija, Podružnica Zadar, OIB 85821130368</item>
    </derivirana_varijabla>
  </DomainObject.Predmet.StrankaListNazivFormatedOIB>
  <DomainObject.Predmet.ProtuStrankaListFormated>
    <izvorni_sadrzaj>
      <item>RESTORAN TONI društvo s ograničenom odgovornošću za ugostiteljstvo</item>
    </izvorni_sadrzaj>
    <derivirana_varijabla naziv="DomainObject.Predmet.ProtuStrankaListFormated_1">
      <item>RESTORAN TONI društvo s ograničenom odgovornošću za ugostiteljstvo</item>
    </derivirana_varijabla>
  </DomainObject.Predmet.ProtuStrankaListFormated>
  <DomainObject.Predmet.ProtuStrankaListFormatedOIB>
    <izvorni_sadrzaj>
      <item>RESTORAN TONI društvo s ograničenom odgovornošću za ugostiteljstvo, OIB 84634144285</item>
    </izvorni_sadrzaj>
    <derivirana_varijabla naziv="DomainObject.Predmet.ProtuStrankaListFormatedOIB_1">
      <item>RESTORAN TONI društvo s ograničenom odgovornošću za ugostiteljstvo, OIB 84634144285</item>
    </derivirana_varijabla>
  </DomainObject.Predmet.ProtuStrankaListFormatedOIB>
  <DomainObject.Predmet.ProtuStrankaListFormatedWithAdress>
    <izvorni_sadrzaj>
      <item>RESTORAN TONI društvo s ograničenom odgovornošću za ugostiteljstvo, Kožino 43, 23000 Kožino</item>
    </izvorni_sadrzaj>
    <derivirana_varijabla naziv="DomainObject.Predmet.ProtuStrankaListFormatedWithAdress_1">
      <item>RESTORAN TONI društvo s ograničenom odgovornošću za ugostiteljstvo, Kožino 43, 23000 Kožino</item>
    </derivirana_varijabla>
  </DomainObject.Predmet.ProtuStrankaListFormatedWithAdress>
  <DomainObject.Predmet.ProtuStrankaListFormatedWithAdressOIB>
    <izvorni_sadrzaj>
      <item>RESTORAN TONI društvo s ograničenom odgovornošću za ugostiteljstvo, OIB 84634144285, Kožino 43, 23000 Kožino</item>
    </izvorni_sadrzaj>
    <derivirana_varijabla naziv="DomainObject.Predmet.ProtuStrankaListFormatedWithAdressOIB_1">
      <item>RESTORAN TONI društvo s ograničenom odgovornošću za ugostiteljstvo, OIB 84634144285, Kožino 43, 23000 Kožino</item>
    </derivirana_varijabla>
  </DomainObject.Predmet.ProtuStrankaListFormatedWithAdressOIB>
  <DomainObject.Predmet.ProtuStrankaListNazivFormated>
    <izvorni_sadrzaj>
      <item>RESTORAN TONI društvo s ograničenom odgovornošću za ugostiteljstvo</item>
    </izvorni_sadrzaj>
    <derivirana_varijabla naziv="DomainObject.Predmet.ProtuStrankaListNazivFormated_1">
      <item>RESTORAN TONI društvo s ograničenom odgovornošću za ugostiteljstvo</item>
    </derivirana_varijabla>
  </DomainObject.Predmet.ProtuStrankaListNazivFormated>
  <DomainObject.Predmet.ProtuStrankaListNazivFormatedOIB>
    <izvorni_sadrzaj>
      <item>RESTORAN TONI društvo s ograničenom odgovornošću za ugostiteljstvo, OIB 84634144285</item>
    </izvorni_sadrzaj>
    <derivirana_varijabla naziv="DomainObject.Predmet.ProtuStrankaListNazivFormatedOIB_1">
      <item>RESTORAN TONI društvo s ograničenom odgovornošću za ugostiteljstvo, OIB 84634144285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2017.</izvorni_sadrzaj>
    <derivirana_varijabla naziv="DomainObject.Datum_1">5. listopada 2017.</derivirana_varijabla>
  </DomainObject.Datum>
  <DomainObject.PoslovniBrojDokumenta>
    <izvorni_sadrzaj/>
    <derivirana_varijabla naziv="DomainObject.PoslovniBrojDokumenta_1"/>
  </DomainObject.PoslovniBrojDokumenta>
  <DomainObject.Predmet.StrankaIDrugi>
    <izvorni_sadrzaj>Financijska agencija, Podružnica Zadar</izvorni_sadrzaj>
    <derivirana_varijabla naziv="DomainObject.Predmet.StrankaIDrugi_1">Financijska agencija, Podružnica Zadar</derivirana_varijabla>
  </DomainObject.Predmet.StrankaIDrugi>
  <DomainObject.Predmet.ProtustrankaIDrugi>
    <izvorni_sadrzaj>RESTORAN TONI društvo s ograničenom odgovornošću za ugostiteljstvo</izvorni_sadrzaj>
    <derivirana_varijabla naziv="DomainObject.Predmet.ProtustrankaIDrugi_1">RESTORAN TONI društvo s ograničenom odgovornošću za ugostiteljstvo</derivirana_varijabla>
  </DomainObject.Predmet.ProtustrankaIDrugi>
  <DomainObject.Predmet.StrankaIDrugiAdressOIB>
    <izvorni_sadrzaj>Financijska agencija, Podružnica Zadar, OIB 85821130368</izvorni_sadrzaj>
    <derivirana_varijabla naziv="DomainObject.Predmet.StrankaIDrugiAdressOIB_1">Financijska agencija, Podružnica Zadar, OIB 85821130368</derivirana_varijabla>
  </DomainObject.Predmet.StrankaIDrugiAdressOIB>
  <DomainObject.Predmet.ProtustrankaIDrugiAdressOIB>
    <izvorni_sadrzaj>RESTORAN TONI društvo s ograničenom odgovornošću za ugostiteljstvo, OIB 84634144285, Kožino 43, 23000 Kožino</izvorni_sadrzaj>
    <derivirana_varijabla naziv="DomainObject.Predmet.ProtustrankaIDrugiAdressOIB_1">RESTORAN TONI društvo s ograničenom odgovornošću za ugostiteljstvo, OIB 84634144285, Kožino 43, 23000 Kožino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RESTORAN TONI društvo s ograničenom odgovornošću za ugostiteljstvo</item>
      <item>Financijska agencija, Podružnica Zadar</item>
    </izvorni_sadrzaj>
    <derivirana_varijabla naziv="DomainObject.Predmet.SudioniciListNaziv_1">
      <item>RESTORAN TONI društvo s ograničenom odgovornošću za ugostiteljstvo</item>
      <item>Financijska agencija, Podružnica Zadar</item>
    </derivirana_varijabla>
  </DomainObject.Predmet.SudioniciListNaziv>
  <DomainObject.Predmet.SudioniciListAdressOIB>
    <izvorni_sadrzaj>
      <item>RESTORAN TONI društvo s ograničenom odgovornošću za ugostiteljstvo, OIB 84634144285, Kožino 43,23000 Kožino</item>
      <item>Financijska agencija, Podružnica Zadar, OIB 85821130368</item>
    </izvorni_sadrzaj>
    <derivirana_varijabla naziv="DomainObject.Predmet.SudioniciListAdressOIB_1">
      <item>RESTORAN TONI društvo s ograničenom odgovornošću za ugostiteljstvo, OIB 84634144285, Kožino 43,23000 Kožino</item>
      <item>Financijska agencija, Podružnica Zadar, OIB 85821130368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84634144285</item>
      <item>, OIB 85821130368</item>
    </izvorni_sadrzaj>
    <derivirana_varijabla naziv="DomainObject.Predmet.SudioniciListNazivOIB_1">
      <item>, OIB 84634144285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A806E2-A4C5-4A56-B318-9CBB549823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636</properties:Words>
  <properties:Characters>3385</properties:Characters>
  <properties:Lines>86</properties:Lines>
  <properties:Paragraphs>28</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2017-09-26T09:42:00Z</dcterms:created>
  <dc:creator>Tina Grgas</dc:creator>
  <cp:lastModifiedBy>Marijana Žuža</cp:lastModifiedBy>
  <cp:lastPrinted>2017-09-26T09:41:00Z</cp:lastPrinted>
  <dcterms:modified xmlns:xsi="http://www.w3.org/2001/XMLSchema-instance" xsi:type="dcterms:W3CDTF">2017-10-05T06:18:00Z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