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e7c0" w14:paraId="d81e7c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48. St-5466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496B9C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</w:t>
      </w:r>
      <w:r w:rsidR="00496B9C">
        <w:rPr>
          <w:rFonts w:hAnsi="Times New Roman" w:ascii="Times New Roman"/>
        </w:rPr>
        <w:t xml:space="preserve">ački sud u Zagrebu, po sucu toga suda </w:t>
      </w:r>
      <w:r w:rsidRPr="008F27CC">
        <w:rPr>
          <w:rFonts w:hAnsi="Times New Roman" w:ascii="Times New Roman"/>
        </w:rPr>
        <w:t xml:space="preserve">Vesni </w:t>
      </w:r>
      <w:r w:rsidR="00FF0A52" w:rsidRPr="008F27CC">
        <w:rPr>
          <w:rFonts w:hAnsi="Times New Roman" w:ascii="Times New Roman"/>
        </w:rPr>
        <w:t>Sremac Šoštar</w:t>
      </w:r>
      <w:r w:rsidR="00496B9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4C56E1" w:rsidRPr="004C56E1">
        <w:rPr>
          <w:rFonts w:hAnsi="Times New Roman" w:ascii="Times New Roman"/>
        </w:rPr>
        <w:t>PALMA-TIN j.d.o.o. za ugostiteljstvo, iz Zagreba, Kožinčev put 3, OIB:17317455625, MBS: 080959101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496B9C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4C56E1" w:rsidRPr="004C56E1">
        <w:rPr>
          <w:rFonts w:hAnsi="Times New Roman" w:ascii="Times New Roman"/>
        </w:rPr>
        <w:t>PALMA-TIN j.d.o.o. za ugostiteljstvo, iz Zagreba, Kožinčev put 3, OIB:17317455625, MBS: 080959101</w:t>
      </w:r>
      <w:r w:rsidR="00496B9C">
        <w:rPr>
          <w:rFonts w:hAnsi="Times New Roman" w:ascii="Times New Roman"/>
        </w:rPr>
        <w:t xml:space="preserve"> 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Miljenko Marinić, OIB: 34668485052</w:t>
      </w:r>
      <w:r w:rsidR="00FF0A52" w:rsidRPr="008F27CC">
        <w:rPr>
          <w:rFonts w:hAnsi="Times New Roman" w:ascii="Times New Roman"/>
        </w:rPr>
        <w:t xml:space="preserve">, </w:t>
      </w:r>
      <w:r w:rsidR="004C56E1">
        <w:rPr>
          <w:rFonts w:hAnsi="Times New Roman" w:ascii="Times New Roman"/>
        </w:rPr>
        <w:t>Lopudska 1, Zagreb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4C56E1" w:rsidRPr="004C56E1">
        <w:rPr>
          <w:rFonts w:hAnsi="Times New Roman" w:ascii="Times New Roman"/>
        </w:rPr>
        <w:t>PALMA-TIN j.d.o.o. za ugostiteljstvo, iz Zagreba, Kožinčev put 3, OIB:17317455625, MBS: 080959101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4C56E1" w:rsidRPr="004C56E1">
        <w:rPr>
          <w:rFonts w:hAnsi="Times New Roman" w:ascii="Times New Roman"/>
        </w:rPr>
        <w:t>PALMA-TIN j.d.o.o. za ugostiteljstvo, iz Zagreba, Kožinčev put 3, OIB:17317455625, MBS: 080959101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496B9C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C56E1">
        <w:rPr>
          <w:rFonts w:hAnsi="Times New Roman" w:ascii="Times New Roman"/>
        </w:rPr>
        <w:t>10</w:t>
      </w:r>
      <w:r w:rsidR="00496B9C">
        <w:rPr>
          <w:rFonts w:hAnsi="Times New Roman" w:ascii="Times New Roman"/>
        </w:rPr>
        <w:t>.</w:t>
      </w:r>
      <w:r w:rsidR="004C56E1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C56E1" w:rsidRPr="004C56E1">
        <w:rPr>
          <w:rFonts w:hAnsi="Times New Roman" w:ascii="Times New Roman"/>
        </w:rPr>
        <w:t>PALMA-TIN j.d.o.o. za ugostiteljstvo, iz Zagreba, Kožinčev put 3, OIB:17317455625, MBS: 080959101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C56E1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4C56E1">
        <w:rPr>
          <w:rFonts w:hAnsi="Times New Roman" w:ascii="Times New Roman"/>
        </w:rPr>
        <w:t>8.319,09</w:t>
      </w:r>
      <w:r w:rsidR="00DC2885" w:rsidRPr="008F27CC">
        <w:rPr>
          <w:rFonts w:hAnsi="Times New Roman" w:ascii="Times New Roman"/>
        </w:rPr>
        <w:t xml:space="preserve"> kn,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7CC" w:rsidRPr="008F27CC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1</w:t>
      </w:r>
      <w:r w:rsidR="008F27CC" w:rsidRPr="008F27CC">
        <w:rPr>
          <w:rFonts w:hAnsi="Times New Roman" w:ascii="Times New Roman"/>
        </w:rPr>
        <w:t>4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Zbog toga je ovaj sud pribavio podatke o imovini dužnika putem Ministarstva financija, Porezne uprave, iz kojih proizlazi da dužnik nema imovinu dovoljnu za namirenje ni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C56E1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A038F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96B9C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496B9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g.</w:t>
      </w:r>
    </w:p>
    <w:p w:rsidRDefault="00496B9C" w:rsidP="001115CA" w:rsidR="00496B9C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496B9C" w:rsidP="007F631F" w:rsidR="00496B9C">
      <w:pPr>
        <w:jc w:val="both"/>
        <w:rPr>
          <w:rFonts w:hAnsi="Times New Roman" w:ascii="Times New Roman"/>
        </w:rPr>
      </w:pPr>
    </w:p>
    <w:p w:rsidRDefault="00496B9C" w:rsidP="007F631F" w:rsidR="00496B9C">
      <w:pPr>
        <w:jc w:val="both"/>
        <w:rPr>
          <w:rFonts w:hAnsi="Times New Roman" w:ascii="Times New Roman"/>
        </w:rPr>
      </w:pPr>
    </w:p>
    <w:p w:rsidRDefault="00496B9C" w:rsidP="007F631F" w:rsidR="00496B9C">
      <w:pPr>
        <w:jc w:val="both"/>
        <w:rPr>
          <w:rFonts w:hAnsi="Times New Roman" w:ascii="Times New Roman"/>
        </w:rPr>
      </w:pPr>
    </w:p>
    <w:p w:rsidRDefault="00496B9C" w:rsidP="007F631F" w:rsidR="00496B9C">
      <w:pPr>
        <w:jc w:val="both"/>
        <w:rPr>
          <w:rFonts w:hAnsi="Times New Roman" w:ascii="Times New Roman"/>
        </w:rPr>
      </w:pPr>
    </w:p>
    <w:p w:rsidRDefault="00496B9C" w:rsidP="007F631F" w:rsidR="00496B9C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496B9C" w:rsidP="00496B9C" w:rsidR="00496B9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496B9C" w:rsidP="00496B9C" w:rsidR="00496B9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96B9C" w:rsidP="00496B9C" w:rsidR="00496B9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30958" w:rsidP="00496B9C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BE0" w:rsidR="00590BE0">
      <w:r>
        <w:separator/>
      </w:r>
    </w:p>
  </w:endnote>
  <w:endnote w:id="0" w:type="continuationSeparator">
    <w:p w:rsidRDefault="00590BE0" w:rsidR="00590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BE0" w:rsidR="00590BE0">
      <w:r>
        <w:separator/>
      </w:r>
    </w:p>
  </w:footnote>
  <w:footnote w:id="0" w:type="continuationSeparator">
    <w:p w:rsidRDefault="00590BE0" w:rsidR="00590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B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96B9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4C56E1">
      <w:rPr>
        <w:rFonts w:hAnsi="Times New Roman" w:ascii="Times New Roman"/>
      </w:rPr>
      <w:t>5466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038F"/>
    <w:rsid w:val="001A54F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96B9C"/>
    <w:rsid w:val="004B7D02"/>
    <w:rsid w:val="004C56E1"/>
    <w:rsid w:val="004D38B6"/>
    <w:rsid w:val="00500B0C"/>
    <w:rsid w:val="00503749"/>
    <w:rsid w:val="005058FF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8192D"/>
    <w:rsid w:val="00590BE0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6E7BC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5466</izvorni_sadrzaj>
    <derivirana_varijabla naziv="DomainObject.Predmet.Broj_1">5466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St-5466/2016</izvorni_sadrzaj>
    <derivirana_varijabla naziv="DomainObject.Predmet.OznakaBroj_1">St-5466/2016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PALMA-TIN j.d.o.o. za ugostiteljstvo zastupanog po punomoćniku IVANA HORVAT</izvorni_sadrzaj>
    <derivirana_varijabla naziv="DomainObject.Predmet.ProtustrankaFormated_1">  PALMA-TIN j.d.o.o. za ugostiteljstvo zastupanog po punomoćniku IVANA HORVAT</derivirana_varijabla>
  </DomainObject.Predmet.ProtustrankaFormated>
  <DomainObject.Predmet.ProtustrankaFormatedOIB>
    <izvorni_sadrzaj>  PALMA-TIN j.d.o.o. za ugostiteljstvo, OIB 17317455625 zastupanog po punomoćniku IVANA HORVAT</izvorni_sadrzaj>
    <derivirana_varijabla naziv="DomainObject.Predmet.ProtustrankaFormatedOIB_1">  PALMA-TIN j.d.o.o. za ugostiteljstvo, OIB 17317455625 zastupanog po punomoćniku IVANA HORVAT</derivirana_varijabla>
  </DomainObject.Predmet.ProtustrankaFormatedOIB>
  <DomainObject.Predmet.ProtustrankaFormatedWithAdress>
    <izvorni_sadrzaj> PALMA-TIN j.d.o.o. za ugostiteljstvo, Kožinčev put 3, 10000 Zagreb zastupanog po punomoćniku IVANA HORVAT</izvorni_sadrzaj>
    <derivirana_varijabla naziv="DomainObject.Predmet.ProtustrankaFormatedWithAdress_1"> PALMA-TIN j.d.o.o. za ugostiteljstvo, Kožinčev put 3, 10000 Zagreb zastupanog po punomoćniku IVANA HORVAT</derivirana_varijabla>
  </DomainObject.Predmet.ProtustrankaFormatedWithAdress>
  <DomainObject.Predmet.ProtustrankaFormatedWithAdressOIB>
    <izvorni_sadrzaj> PALMA-TIN j.d.o.o. za ugostiteljstvo, OIB 17317455625, Kožinčev put 3, 10000 Zagreb zastupanog po punomoćniku IVANA HORVAT</izvorni_sadrzaj>
    <derivirana_varijabla naziv="DomainObject.Predmet.ProtustrankaFormatedWithAdressOIB_1"> PALMA-TIN j.d.o.o. za ugostiteljstvo, OIB 17317455625, Kožinčev put 3, 10000 Zagreb zastupanog po punomoćniku IVANA HORVAT</derivirana_varijabla>
  </DomainObject.Predmet.ProtustrankaFormatedWithAdressOIB>
  <DomainObject.Predmet.ProtustrankaWithAdress>
    <izvorni_sadrzaj>PALMA-TIN j.d.o.o. za ugostiteljstvo Kožinčev put 3, 10000 Zagreb</izvorni_sadrzaj>
    <derivirana_varijabla naziv="DomainObject.Predmet.ProtustrankaWithAdress_1">PALMA-TIN j.d.o.o. za ugostiteljstvo Kožinčev put 3, 10000 Zagreb</derivirana_varijabla>
  </DomainObject.Predmet.ProtustrankaWithAdress>
  <DomainObject.Predmet.ProtustrankaWithAdressOIB>
    <izvorni_sadrzaj>PALMA-TIN j.d.o.o. za ugostiteljstvo, OIB 17317455625, Kožinčev put 3, 10000 Zagreb</izvorni_sadrzaj>
    <derivirana_varijabla naziv="DomainObject.Predmet.ProtustrankaWithAdressOIB_1">PALMA-TIN j.d.o.o. za ugostiteljstvo, OIB 17317455625, Kožinčev put 3, 10000 Zagreb</derivirana_varijabla>
  </DomainObject.Predmet.ProtustrankaWithAdressOIB>
  <DomainObject.Predmet.ProtustrankaNazivFormated>
    <izvorni_sadrzaj>PALMA-TIN j.d.o.o. za ugostiteljstvo</izvorni_sadrzaj>
    <derivirana_varijabla naziv="DomainObject.Predmet.ProtustrankaNazivFormated_1">PALMA-TIN j.d.o.o. za ugostiteljstvo</derivirana_varijabla>
  </DomainObject.Predmet.ProtustrankaNazivFormated>
  <DomainObject.Predmet.ProtustrankaNazivFormatedOIB>
    <izvorni_sadrzaj>PALMA-TIN j.d.o.o. za ugostiteljstvo, OIB 17317455625</izvorni_sadrzaj>
    <derivirana_varijabla naziv="DomainObject.Predmet.ProtustrankaNazivFormatedOIB_1">PALMA-TIN j.d.o.o. za ugostiteljstvo, OIB 17317455625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PALMA-TIN j.d.o.o. za ugostiteljstvo zastupanog po punomoćniku IVANA HORVAT</item>
    </izvorni_sadrzaj>
    <derivirana_varijabla naziv="DomainObject.Predmet.ProtuStrankaListFormated_1">
      <item>PALMA-TIN j.d.o.o. za ugostiteljstvo zastupanog po punomoćniku IVANA HORVAT</item>
    </derivirana_varijabla>
  </DomainObject.Predmet.ProtuStrankaListFormated>
  <DomainObject.Predmet.ProtuStrankaListFormatedOIB>
    <izvorni_sadrzaj>
      <item>PALMA-TIN j.d.o.o. za ugostiteljstvo, OIB 17317455625 zastupanog po punomoćniku IVANA HORVAT</item>
    </izvorni_sadrzaj>
    <derivirana_varijabla naziv="DomainObject.Predmet.ProtuStrankaListFormatedOIB_1">
      <item>PALMA-TIN j.d.o.o. za ugostiteljstvo, OIB 17317455625 zastupanog po punomoćniku IVANA HORVAT</item>
    </derivirana_varijabla>
  </DomainObject.Predmet.ProtuStrankaListFormatedOIB>
  <DomainObject.Predmet.ProtuStrankaListFormatedWithAdress>
    <izvorni_sadrzaj>
      <item>PALMA-TIN j.d.o.o. za ugostiteljstvo, Kožinčev put 3, 10000 Zagreb zastupanog po punomoćniku IVANA HORVAT</item>
    </izvorni_sadrzaj>
    <derivirana_varijabla naziv="DomainObject.Predmet.ProtuStrankaListFormatedWithAdress_1">
      <item>PALMA-TIN j.d.o.o. za ugostiteljstvo, Kožinčev put 3, 10000 Zagreb zastupanog po punomoćniku IVANA HORVAT</item>
    </derivirana_varijabla>
  </DomainObject.Predmet.ProtuStrankaListFormatedWithAdress>
  <DomainObject.Predmet.ProtuStrankaListFormatedWithAdressOIB>
    <izvorni_sadrzaj>
      <item>PALMA-TIN j.d.o.o. za ugostiteljstvo, OIB 17317455625, Kožinčev put 3, 10000 Zagreb zastupanog po punomoćniku IVANA HORVAT</item>
    </izvorni_sadrzaj>
    <derivirana_varijabla naziv="DomainObject.Predmet.ProtuStrankaListFormatedWithAdressOIB_1">
      <item>PALMA-TIN j.d.o.o. za ugostiteljstvo, OIB 17317455625, Kožinčev put 3, 10000 Zagreb zastupanog po punomoćniku IVANA HORVAT</item>
    </derivirana_varijabla>
  </DomainObject.Predmet.ProtuStrankaListFormatedWithAdressOIB>
  <DomainObject.Predmet.ProtuStrankaListNazivFormated>
    <izvorni_sadrzaj>
      <item>PALMA-TIN j.d.o.o. za ugostiteljstvo</item>
    </izvorni_sadrzaj>
    <derivirana_varijabla naziv="DomainObject.Predmet.ProtuStrankaListNazivFormated_1">
      <item>PALMA-TIN j.d.o.o. za ugostiteljstvo</item>
    </derivirana_varijabla>
  </DomainObject.Predmet.ProtuStrankaListNazivFormated>
  <DomainObject.Predmet.ProtuStrankaListNazivFormatedOIB>
    <izvorni_sadrzaj>
      <item>PALMA-TIN j.d.o.o. za ugostiteljstvo, OIB 17317455625</item>
    </izvorni_sadrzaj>
    <derivirana_varijabla naziv="DomainObject.Predmet.ProtuStrankaListNazivFormatedOIB_1">
      <item>PALMA-TIN j.d.o.o. za ugostiteljstvo, OIB 17317455625</item>
    </derivirana_varijabla>
  </DomainObject.Predmet.ProtuStrankaListNazivFormatedOIB>
  <DomainObject.Predmet.OstaliListFormated>
    <izvorni_sadrzaj>
      <item>IVANA HORVAT punomoćnik sudionika u postupku PALMA-TIN j.d.o.o. za ugostiteljstvo</item>
    </izvorni_sadrzaj>
    <derivirana_varijabla naziv="DomainObject.Predmet.OstaliListFormated_1">
      <item>IVANA HORVAT punomoćnik sudionika u postupku PALMA-TIN j.d.o.o. za ugostiteljstvo</item>
    </derivirana_varijabla>
  </DomainObject.Predmet.OstaliListFormated>
  <DomainObject.Predmet.OstaliListFormatedOIB>
    <izvorni_sadrzaj>
      <item>IVANA HORVAT, OIB 74407333098 punomoćnik sudionika u postupku PALMA-TIN j.d.o.o. za ugostiteljstvo</item>
    </izvorni_sadrzaj>
    <derivirana_varijabla naziv="DomainObject.Predmet.OstaliListFormatedOIB_1">
      <item>IVANA HORVAT, OIB 74407333098 punomoćnik sudionika u postupku PALMA-TIN j.d.o.o. za ugostiteljstvo</item>
    </derivirana_varijabla>
  </DomainObject.Predmet.OstaliListFormatedOIB>
  <DomainObject.Predmet.OstaliListFormatedWithAdress>
    <izvorni_sadrzaj>
      <item>IVANA HORVAT, Ulica Majke Terezije 6, 10000 Zagreb punomoćnik sudionika u postupku PALMA-TIN j.d.o.o. za ugostiteljstvo</item>
    </izvorni_sadrzaj>
    <derivirana_varijabla naziv="DomainObject.Predmet.OstaliListFormatedWithAdress_1">
      <item>IVANA HORVAT, Ulica Majke Terezije 6, 10000 Zagreb punomoćnik sudionika u postupku PALMA-TIN j.d.o.o. za ugostiteljstvo</item>
    </derivirana_varijabla>
  </DomainObject.Predmet.OstaliListFormatedWithAdress>
  <DomainObject.Predmet.OstaliListFormatedWithAdressOIB>
    <izvorni_sadrzaj>
      <item>IVANA HORVAT, OIB 74407333098, Ulica Majke Terezije 6, 10000 Zagreb punomoćnik sudionika u postupku PALMA-TIN j.d.o.o. za ugostiteljstvo</item>
    </izvorni_sadrzaj>
    <derivirana_varijabla naziv="DomainObject.Predmet.OstaliListFormatedWithAdressOIB_1">
      <item>IVANA HORVAT, OIB 74407333098, Ulica Majke Terezije 6, 10000 Zagreb punomoćnik sudionika u postupku PALMA-TIN j.d.o.o. za ugostiteljstvo</item>
    </derivirana_varijabla>
  </DomainObject.Predmet.OstaliListFormatedWithAdressOIB>
  <DomainObject.Predmet.OstaliListNazivFormated>
    <izvorni_sadrzaj>
      <item>IVANA HORVAT</item>
    </izvorni_sadrzaj>
    <derivirana_varijabla naziv="DomainObject.Predmet.OstaliListNazivFormated_1">
      <item>IVANA HORVAT</item>
    </derivirana_varijabla>
  </DomainObject.Predmet.OstaliListNazivFormated>
  <DomainObject.Predmet.OstaliListNazivFormatedOIB>
    <izvorni_sadrzaj>
      <item>IVANA HORVAT, OIB 74407333098</item>
    </izvorni_sadrzaj>
    <derivirana_varijabla naziv="DomainObject.Predmet.OstaliListNazivFormatedOIB_1">
      <item>IVANA HORVAT, OIB 74407333098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PALMA-TIN j.d.o.o. za ugostiteljstvo</izvorni_sadrzaj>
    <derivirana_varijabla naziv="DomainObject.Predmet.ProtustrankaIDrugi_1">PALMA-TIN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PALMA-TIN j.d.o.o. za ugostiteljstvo, OIB 17317455625, Kožinčev put 3, 10000 Zagreb</izvorni_sadrzaj>
    <derivirana_varijabla naziv="DomainObject.Predmet.ProtustrankaIDrugiAdressOIB_1">PALMA-TIN j.d.o.o. za ugostiteljstvo, OIB 17317455625, Kožinčev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PALMA-TIN j.d.o.o. za ugostiteljstvo</item>
      <item>IVANA HORVAT</item>
    </izvorni_sadrzaj>
    <derivirana_varijabla naziv="DomainObject.Predmet.SudioniciListNaziv_1">
      <item>FINA Regionalni centar Zagreb</item>
      <item>PALMA-TIN j.d.o.o. za ugostiteljstvo</item>
      <item>IVANA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PALMA-TIN j.d.o.o. za ugostiteljstvo, OIB 17317455625, Kožinčev put 3,10000 Zagreb</item>
      <item>IVANA HORVAT, OIB 74407333098, Ulica Majke Terezije 6,10000 Zagreb</item>
    </izvorni_sadrzaj>
    <derivirana_varijabla naziv="DomainObject.Predmet.SudioniciListAdressOIB_1">
      <item>FINA Regionalni centar Zagreb, OIB 85821130368, Trg svibanjskih žrtava 1995. br. 1,10000 Zagreb</item>
      <item>PALMA-TIN j.d.o.o. za ugostiteljstvo, OIB 17317455625, Kožinčev put 3,10000 Zagreb</item>
      <item>IVANA HORVAT, OIB 74407333098, Ulica Majke Terezije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17317455625</item>
      <item>, OIB 74407333098</item>
    </izvorni_sadrzaj>
    <derivirana_varijabla naziv="DomainObject.Predmet.SudioniciListNazivOIB_1">
      <item>, OIB 85821130368</item>
      <item>, OIB 17317455625</item>
      <item>, OIB 74407333098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B17BD-F194-45FE-AA8C-088078CC8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825</properties:Words>
  <properties:Characters>4445</properties:Characters>
  <properties:Lines>104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2017-05-12T12:43:00Z</dcterms:created>
  <dc:creator>x</dc:creator>
  <cp:lastModifiedBy>Zlatka Plivelić</cp:lastModifiedBy>
  <cp:lastPrinted>2017-01-31T09:15:00Z</cp:lastPrinted>
  <dcterms:modified xmlns:xsi="http://www.w3.org/2001/XMLSchema-instance" xsi:type="dcterms:W3CDTF">2017-05-15T06:47:00Z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