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6697" w14:paraId="b786697" w:rsidRDefault="00440CFC" w:rsidP="001940FB" w:rsidR="00440CFC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94417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4A2B3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40CFC" w:rsidP="00AA6BCF" w:rsidR="00440CF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40CFC" w:rsidR="00440CF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40CFC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40CFC" w:rsidP="00440CFC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440CFC" w:rsidP="00AA6BCF" w:rsidR="00440CFC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40CF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40CF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85B84" w:rsidRPr="00D85B84">
        <w:rPr>
          <w:rFonts w:cs="Calibri" w:hAnsi="Calibri" w:ascii="Calibri"/>
        </w:rPr>
        <w:t>ANDRIJANA PANŽIĆ</w:t>
      </w:r>
      <w:r w:rsidR="00D85B8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094417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D85B84" w:rsidRPr="00D85B84">
        <w:rPr>
          <w:rFonts w:cs="Calibri" w:hAnsi="Calibri" w:ascii="Calibri"/>
        </w:rPr>
        <w:t>161.496,34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85B84" w:rsidRPr="00D85B84">
        <w:rPr>
          <w:rFonts w:cs="Calibri" w:hAnsi="Calibri" w:ascii="Calibri"/>
        </w:rPr>
        <w:t>147.396,34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AB3886" w:rsidRPr="00AB3886">
        <w:rPr>
          <w:rFonts w:cs="Calibri" w:hAnsi="Calibri" w:ascii="Calibri"/>
        </w:rPr>
        <w:t>1</w:t>
      </w:r>
      <w:r w:rsidR="00D85B84">
        <w:rPr>
          <w:rFonts w:cs="Calibri" w:hAnsi="Calibri" w:ascii="Calibri"/>
        </w:rPr>
        <w:t>4</w:t>
      </w:r>
      <w:r w:rsidR="00AB3886" w:rsidRPr="00AB3886">
        <w:rPr>
          <w:rFonts w:cs="Calibri" w:hAnsi="Calibri" w:ascii="Calibri"/>
        </w:rPr>
        <w:t xml:space="preserve">.100,00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40CFC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40CF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40CFC" w:rsidRPr="00440CF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440CF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5B84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bookmarkStart w:name="_Hlk518624108" w:id="1"/>
            <w:r w:rsidRPr="00D85B84">
              <w:rPr>
                <w:rFonts w:cs="Calibri" w:hAnsi="Calibri" w:ascii="Calibri"/>
              </w:rPr>
              <w:t>ANDRIJANA PANŽIĆ</w:t>
            </w:r>
            <w:bookmarkEnd w:id="1"/>
            <w:r w:rsidR="00AB3886">
              <w:rPr>
                <w:rFonts w:cs="Calibri"/>
              </w:rPr>
              <w:t xml:space="preserve">, </w:t>
            </w:r>
            <w:r w:rsidR="00AB3886" w:rsidRPr="00AB3886">
              <w:rPr>
                <w:rFonts w:cs="Calibri"/>
              </w:rPr>
              <w:t xml:space="preserve"> </w:t>
            </w:r>
            <w:r w:rsidRPr="00D85B84">
              <w:rPr>
                <w:rFonts w:cs="Calibri" w:hAnsi="Calibri" w:ascii="Calibri"/>
              </w:rPr>
              <w:t>Ratnih žrtava 20, Podstrana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D85B84">
              <w:rPr>
                <w:rFonts w:cs="Calibri" w:hAnsi="Calibri" w:ascii="Calibri"/>
              </w:rPr>
              <w:t>73165398362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85B84" w:rsidP="00D85B84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D85B84">
              <w:rPr>
                <w:rFonts w:cs="Calibri" w:hAnsi="Calibri" w:ascii="Calibri"/>
              </w:rPr>
              <w:t>Ugovori o štednom depozitu broj 81-70-14070-8,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D85B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5B84">
              <w:rPr>
                <w:rFonts w:cs="Calibri" w:hAnsi="Calibri" w:ascii="Calibri"/>
              </w:rPr>
              <w:t>161.496,34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D85B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5B84">
              <w:rPr>
                <w:rFonts w:cs="Calibri" w:hAnsi="Calibri" w:ascii="Calibri"/>
              </w:rPr>
              <w:t>147.396,34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D85B8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D85B84">
              <w:rPr>
                <w:rFonts w:cs="Calibri" w:hAnsi="Calibri" w:ascii="Calibri"/>
              </w:rPr>
              <w:t>14.100,00 kn</w:t>
            </w:r>
          </w:p>
        </w:tc>
      </w:tr>
    </w:tbl>
    <w:p w:rsidRDefault="0050023B" w:rsidP="0050023B" w:rsidR="0050023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0023B" w:rsidP="0050023B" w:rsidR="0050023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B79CB" w:rsidP="0050023B" w:rsidR="0050023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023B" w:rsidP="0050023B" w:rsidR="0050023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0023B" w:rsidP="0050023B" w:rsidR="0050023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0023B" w:rsidP="0050023B" w:rsidR="0050023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50023B" w:rsidP="0050023B" w:rsidR="0050023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50023B" w:rsidP="0050023B" w:rsidR="0050023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440CFC" w:rsidR="00DF5770" w:rsidRPr="00B706F7">
      <w:pPr>
        <w:spacing w:lineRule="auto" w:line="276" w:after="0"/>
        <w:ind w:firstLine="708" w:left="5664"/>
        <w:jc w:val="center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5A6" w:rsidR="007B45A6">
      <w:pPr>
        <w:spacing w:after="0"/>
      </w:pPr>
      <w:r>
        <w:separator/>
      </w:r>
    </w:p>
  </w:endnote>
  <w:endnote w:id="0" w:type="continuationSeparator">
    <w:p w:rsidRDefault="007B45A6" w:rsidR="007B45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1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5A6" w:rsidR="007B45A6">
      <w:pPr>
        <w:spacing w:after="0"/>
      </w:pPr>
      <w:r>
        <w:separator/>
      </w:r>
    </w:p>
  </w:footnote>
  <w:footnote w:id="0" w:type="continuationSeparator">
    <w:p w:rsidRDefault="007B45A6" w:rsidR="007B45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D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5F60"/>
    <w:rsid w:val="0007722B"/>
    <w:rsid w:val="000910F0"/>
    <w:rsid w:val="000912CE"/>
    <w:rsid w:val="00094417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B79CB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45D43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20EC"/>
    <w:rsid w:val="002930A7"/>
    <w:rsid w:val="002931D3"/>
    <w:rsid w:val="002A1010"/>
    <w:rsid w:val="002A3FD1"/>
    <w:rsid w:val="002B0E46"/>
    <w:rsid w:val="002B241C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291A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320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0CF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2B31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023B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CB4"/>
    <w:rsid w:val="006F3112"/>
    <w:rsid w:val="006F3292"/>
    <w:rsid w:val="006F4E95"/>
    <w:rsid w:val="006F5C7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45A6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31C8E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5B84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171DC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6D3D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17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1D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1D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1D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1D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17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1D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1D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1D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1D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1449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St-651/2017-116 / Podnesak - Podnesak (-116.docx)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