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e67a" w14:paraId="71ee67a" w:rsidRDefault="00842CED" w:rsidP="00842CED" w:rsidR="00842CED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St-419/2015-19</w:t>
      </w: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842CED" w:rsidP="00842CED" w:rsidR="00842CE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>po sutkinji Tini Grgas,</w:t>
      </w:r>
      <w:r w:rsidRPr="00F179B9">
        <w:rPr>
          <w:szCs w:val="24"/>
        </w:rPr>
        <w:t xml:space="preserve"> odlučujući o </w:t>
      </w:r>
      <w:r>
        <w:rPr>
          <w:szCs w:val="24"/>
        </w:rPr>
        <w:t>prijedlogu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Podružnice </w:t>
      </w:r>
      <w:r w:rsidRPr="00F179B9">
        <w:rPr>
          <w:szCs w:val="24"/>
        </w:rPr>
        <w:t>Zadar</w:t>
      </w:r>
      <w:r>
        <w:rPr>
          <w:szCs w:val="24"/>
        </w:rPr>
        <w:t xml:space="preserve"> od 3. studenog 2016. za otvaranje stečajnoga postupka nad dužnikom AUTO CENTAR STAR j.d.o.o. sa sjedištem u Zadru, Ražanačka 38, OIB: 23766153274, 19. rujna 2016. </w:t>
      </w:r>
    </w:p>
    <w:p w:rsidRDefault="00842CED" w:rsidP="00842CED" w:rsidR="00842CED">
      <w:pPr>
        <w:pStyle w:val="Tijeloteksta"/>
        <w:rPr>
          <w:szCs w:val="24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prijedlog za otvaranje stečajnoga postupka nad istim tj. podatke o stanju računa i blokadi dužnika.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19. rujna 2016. </w:t>
      </w:r>
    </w:p>
    <w:p w:rsidRDefault="00842CED" w:rsidP="00842CED" w:rsidR="00842CE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842CED" w:rsidP="00842CED" w:rsidR="00842CED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842CED" w:rsidP="00842CED" w:rsidR="00842CED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842CED" w:rsidP="00842CED" w:rsidR="00842CED" w:rsidRPr="00842CED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FINA, Regionalni centar Split, Podružnica Zadar putem e-Oglasne ploče suda </w:t>
      </w:r>
    </w:p>
    <w:p w:rsidRDefault="00842CED" w:rsidP="00842CED" w:rsidR="00842CED"/>
    <w:p w:rsidRDefault="00842CED" w:rsidP="00842CED" w:rsidR="00842CED"/>
    <w:p w:rsidRDefault="00525641" w:rsidR="00496592"/>
    <w:sectPr w:rsidSect="00842CED" w:rsidR="00496592">
      <w:headerReference w:type="default" r:id="rId9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5641" w:rsidP="00842CED" w:rsidR="00525641">
      <w:pPr>
        <w:spacing w:lineRule="auto" w:line="240" w:after="0"/>
      </w:pPr>
      <w:r>
        <w:separator/>
      </w:r>
    </w:p>
  </w:endnote>
  <w:endnote w:id="0" w:type="continuationSeparator">
    <w:p w:rsidRDefault="00525641" w:rsidP="00842CED" w:rsidR="0052564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5641" w:rsidP="00842CED" w:rsidR="00525641">
      <w:pPr>
        <w:spacing w:lineRule="auto" w:line="240" w:after="0"/>
      </w:pPr>
      <w:r>
        <w:separator/>
      </w:r>
    </w:p>
  </w:footnote>
  <w:footnote w:id="0" w:type="continuationSeparator">
    <w:p w:rsidRDefault="00525641" w:rsidP="00842CED" w:rsidR="0052564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641" w:rsidP="00AA29A1" w:rsidR="00983FBE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2CED"/>
    <w:rsid w:val="0039761F"/>
    <w:rsid w:val="00525641"/>
    <w:rsid w:val="00626C11"/>
    <w:rsid w:val="00842CED"/>
    <w:rsid w:val="00886344"/>
    <w:rsid w:val="00902CC7"/>
    <w:rsid w:val="00D137BD"/>
    <w:rsid w:val="00F65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2CE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42CE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88634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634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8634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8634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8634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2CE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42CE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88634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634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8634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8634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8634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St-419/2015</izvorni_sadrzaj>
    <derivirana_varijabla naziv="DomainObject.Predmet.OznakaBroj_1">St-419/2015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STAR j.d.o.o. za trgovinu i poslovne usluge</izvorni_sadrzaj>
    <derivirana_varijabla naziv="DomainObject.Predmet.ProtustrankaFormated_1">  AUTO CENTAR STAR j.d.o.o. za trgovinu i poslovne usluge</derivirana_varijabla>
  </DomainObject.Predmet.ProtustrankaFormated>
  <DomainObject.Predmet.ProtustrankaFormatedOIB>
    <izvorni_sadrzaj>  AUTO CENTAR STAR j.d.o.o. za trgovinu i poslovne usluge, OIB 23766153274</izvorni_sadrzaj>
    <derivirana_varijabla naziv="DomainObject.Predmet.ProtustrankaFormatedOIB_1">  AUTO CENTAR STAR j.d.o.o. za trgovinu i poslovne usluge, OIB 23766153274</derivirana_varijabla>
  </DomainObject.Predmet.ProtustrankaFormatedOIB>
  <DomainObject.Predmet.ProtustrankaFormatedWithAdress>
    <izvorni_sadrzaj> AUTO CENTAR STAR j.d.o.o. za trgovinu i poslovne usluge, Ražanačka 38, 23000 Zadar</izvorni_sadrzaj>
    <derivirana_varijabla naziv="DomainObject.Predmet.ProtustrankaFormatedWithAdress_1"> AUTO CENTAR STAR j.d.o.o. za trgovinu i poslovne usluge, Ražanačka 38, 23000 Zadar</derivirana_varijabla>
  </DomainObject.Predmet.ProtustrankaFormatedWithAdress>
  <DomainObject.Predmet.ProtustrankaFormatedWithAdressOIB>
    <izvorni_sadrzaj> AUTO CENTAR STAR j.d.o.o. za trgovinu i poslovne usluge, OIB 23766153274, Ražanačka 38, 23000 Zadar</izvorni_sadrzaj>
    <derivirana_varijabla naziv="DomainObject.Predmet.ProtustrankaFormatedWithAdressOIB_1"> AUTO CENTAR STAR j.d.o.o. za trgovinu i poslovne usluge, OIB 23766153274, Ražanačka 38, 23000 Zadar</derivirana_varijabla>
  </DomainObject.Predmet.ProtustrankaFormatedWithAdressOIB>
  <DomainObject.Predmet.ProtustrankaWithAdress>
    <izvorni_sadrzaj>AUTO CENTAR STAR j.d.o.o. za trgovinu i poslovne usluge Ražanačka 38, 23000 Zadar</izvorni_sadrzaj>
    <derivirana_varijabla naziv="DomainObject.Predmet.ProtustrankaWithAdress_1">AUTO CENTAR STAR j.d.o.o. za trgovinu i poslovne usluge Ražanačka 38, 23000 Zadar</derivirana_varijabla>
  </DomainObject.Predmet.ProtustrankaWithAdress>
  <DomainObject.Predmet.ProtustrankaWithAdressOIB>
    <izvorni_sadrzaj>AUTO CENTAR STAR j.d.o.o. za trgovinu i poslovne usluge, OIB 23766153274, Ražanačka 38, 23000 Zadar</izvorni_sadrzaj>
    <derivirana_varijabla naziv="DomainObject.Predmet.ProtustrankaWithAdressOIB_1">AUTO CENTAR STAR j.d.o.o. za trgovinu i poslovne usluge, OIB 23766153274, Ražanačka 38, 23000 Zadar</derivirana_varijabla>
  </DomainObject.Predmet.ProtustrankaWithAdressOIB>
  <DomainObject.Predmet.ProtustrankaNazivFormated>
    <izvorni_sadrzaj>AUTO CENTAR STAR j.d.o.o. za trgovinu i poslovne usluge</izvorni_sadrzaj>
    <derivirana_varijabla naziv="DomainObject.Predmet.ProtustrankaNazivFormated_1">AUTO CENTAR STAR j.d.o.o. za trgovinu i poslovne usluge</derivirana_varijabla>
  </DomainObject.Predmet.ProtustrankaNazivFormated>
  <DomainObject.Predmet.ProtustrankaNazivFormatedOIB>
    <izvorni_sadrzaj>AUTO CENTAR STAR j.d.o.o. za trgovinu i poslovne usluge, OIB 23766153274</izvorni_sadrzaj>
    <derivirana_varijabla naziv="DomainObject.Predmet.ProtustrankaNazivFormatedOIB_1">AUTO CENTAR STAR j.d.o.o. za trgovinu i poslovne usluge, OIB 23766153274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Višnja Perica</izvorni_sadrzaj>
    <derivirana_varijabla naziv="DomainObject.Predmet.StrankaFormated_1">  FINA; Višnja Perica</derivirana_varijabla>
  </DomainObject.Predmet.StrankaFormated>
  <DomainObject.Predmet.StrankaFormatedOIB>
    <izvorni_sadrzaj>  FINA, OIB 85821130368; Višnja Perica, OIB 66451119265</izvorni_sadrzaj>
    <derivirana_varijabla naziv="DomainObject.Predmet.StrankaFormatedOIB_1">  FINA, OIB 85821130368; Višnja Perica, OIB 66451119265</derivirana_varijabla>
  </DomainObject.Predmet.StrankaFormatedOIB>
  <DomainObject.Predmet.StrankaFormatedWithAdress>
    <izvorni_sadrzaj> FINA; Višnja Perica, Ražanačka Ulica 38, 23000 Zadar</izvorni_sadrzaj>
    <derivirana_varijabla naziv="DomainObject.Predmet.StrankaFormatedWithAdress_1"> FINA; Višnja Perica, Ražanačka Ulica 38, 23000 Zadar</derivirana_varijabla>
  </DomainObject.Predmet.StrankaFormatedWithAdress>
  <DomainObject.Predmet.StrankaFormatedWithAdressOIB>
    <izvorni_sadrzaj> FINA, OIB 85821130368; Višnja Perica, OIB 66451119265, Ražanačka Ulica 38, 23000 Zadar</izvorni_sadrzaj>
    <derivirana_varijabla naziv="DomainObject.Predmet.StrankaFormatedWithAdressOIB_1"> FINA, OIB 85821130368; Višnja Perica, OIB 66451119265, Ražanačka Ulica 38, 23000 Zadar</derivirana_varijabla>
  </DomainObject.Predmet.StrankaFormatedWithAdressOIB>
  <DomainObject.Predmet.StrankaWithAdress>
    <izvorni_sadrzaj>FINA ,Višnja Perica Ražanačka Ulica 38,23000 Zadar</izvorni_sadrzaj>
    <derivirana_varijabla naziv="DomainObject.Predmet.StrankaWithAdress_1">FINA ,Višnja Perica Ražanačka Ulica 38,23000 Zadar</derivirana_varijabla>
  </DomainObject.Predmet.StrankaWithAdress>
  <DomainObject.Predmet.StrankaWithAdressOIB>
    <izvorni_sadrzaj>FINA, OIB 85821130368,Višnja Perica, OIB 66451119265, Ražanačka Ulica 38,23000 Zadar</izvorni_sadrzaj>
    <derivirana_varijabla naziv="DomainObject.Predmet.StrankaWithAdressOIB_1">FINA, OIB 85821130368,Višnja Perica, OIB 66451119265, Ražanačka Ulica 38,23000 Zadar</derivirana_varijabla>
  </DomainObject.Predmet.StrankaWithAdressOIB>
  <DomainObject.Predmet.StrankaNazivFormated>
    <izvorni_sadrzaj>FINA,Višnja Perica</izvorni_sadrzaj>
    <derivirana_varijabla naziv="DomainObject.Predmet.StrankaNazivFormated_1">FINA,Višnja Perica</derivirana_varijabla>
  </DomainObject.Predmet.StrankaNazivFormated>
  <DomainObject.Predmet.StrankaNazivFormatedOIB>
    <izvorni_sadrzaj>FINA, OIB 85821130368,Višnja Perica, OIB 66451119265</izvorni_sadrzaj>
    <derivirana_varijabla naziv="DomainObject.Predmet.StrankaNazivFormatedOIB_1">FINA, OIB 85821130368,Višnja Perica, OIB 66451119265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114475.37</izvorni_sadrzaj>
    <derivirana_varijabla naziv="DomainObject.Predmet.TrenutnaVrijednost_1">114475.37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Višnja Perica</item>
    </izvorni_sadrzaj>
    <derivirana_varijabla naziv="DomainObject.Predmet.StrankaListFormated_1">
      <item>FINA</item>
      <item>Višnja Perica</item>
    </derivirana_varijabla>
  </DomainObject.Predmet.StrankaListFormated>
  <DomainObject.Predmet.StrankaListFormatedOIB>
    <izvorni_sadrzaj>
      <item>FINA, OIB 85821130368</item>
      <item>Višnja Perica, OIB 66451119265</item>
    </izvorni_sadrzaj>
    <derivirana_varijabla naziv="DomainObject.Predmet.StrankaListFormatedOIB_1">
      <item>FINA, OIB 85821130368</item>
      <item>Višnja Perica, OIB 66451119265</item>
    </derivirana_varijabla>
  </DomainObject.Predmet.StrankaListFormatedOIB>
  <DomainObject.Predmet.StrankaListFormatedWithAdress>
    <izvorni_sadrzaj>
      <item>FINA</item>
      <item>Višnja Perica, Ražanačka Ulica 38, 23000 Zadar</item>
    </izvorni_sadrzaj>
    <derivirana_varijabla naziv="DomainObject.Predmet.StrankaListFormatedWithAdress_1">
      <item>FINA</item>
      <item>Višnja Perica, Ražanačka Ulica 38, 23000 Zadar</item>
    </derivirana_varijabla>
  </DomainObject.Predmet.StrankaListFormatedWithAdress>
  <DomainObject.Predmet.StrankaListFormatedWithAdressOIB>
    <izvorni_sadrzaj>
      <item>FINA, OIB 85821130368</item>
      <item>Višnja Perica, OIB 66451119265, Ražanačka Ulica 38, 23000 Zadar</item>
    </izvorni_sadrzaj>
    <derivirana_varijabla naziv="DomainObject.Predmet.StrankaListFormatedWithAdressOIB_1">
      <item>FINA, OIB 85821130368</item>
      <item>Višnja Perica, OIB 66451119265, Ražanačka Ulica 38, 23000 Zadar</item>
    </derivirana_varijabla>
  </DomainObject.Predmet.StrankaListFormatedWithAdressOIB>
  <DomainObject.Predmet.StrankaListNazivFormated>
    <izvorni_sadrzaj>
      <item>FINA</item>
      <item>Višnja Perica</item>
    </izvorni_sadrzaj>
    <derivirana_varijabla naziv="DomainObject.Predmet.StrankaListNazivFormated_1">
      <item>FINA</item>
      <item>Višnja Perica</item>
    </derivirana_varijabla>
  </DomainObject.Predmet.StrankaListNazivFormated>
  <DomainObject.Predmet.StrankaListNazivFormatedOIB>
    <izvorni_sadrzaj>
      <item>FINA, OIB 85821130368</item>
      <item>Višnja Perica, OIB 66451119265</item>
    </izvorni_sadrzaj>
    <derivirana_varijabla naziv="DomainObject.Predmet.StrankaListNazivFormatedOIB_1">
      <item>FINA, OIB 85821130368</item>
      <item>Višnja Perica, OIB 66451119265</item>
    </derivirana_varijabla>
  </DomainObject.Predmet.StrankaListNazivFormatedOIB>
  <DomainObject.Predmet.ProtuStrankaListFormated>
    <izvorni_sadrzaj>
      <item>AUTO CENTAR STAR j.d.o.o. za trgovinu i poslovne usluge</item>
    </izvorni_sadrzaj>
    <derivirana_varijabla naziv="DomainObject.Predmet.ProtuStrankaListFormated_1">
      <item>AUTO CENTAR STAR j.d.o.o. za trgovinu i poslovne usluge</item>
    </derivirana_varijabla>
  </DomainObject.Predmet.ProtuStrankaListFormated>
  <DomainObject.Predmet.ProtuStrankaListFormatedOIB>
    <izvorni_sadrzaj>
      <item>AUTO CENTAR STAR j.d.o.o. za trgovinu i poslovne usluge, OIB 23766153274</item>
    </izvorni_sadrzaj>
    <derivirana_varijabla naziv="DomainObject.Predmet.ProtuStrankaListFormatedOIB_1">
      <item>AUTO CENTAR STAR j.d.o.o. za trgovinu i poslovne usluge, OIB 23766153274</item>
    </derivirana_varijabla>
  </DomainObject.Predmet.ProtuStrankaListFormatedOIB>
  <DomainObject.Predmet.ProtuStrankaListFormatedWithAdress>
    <izvorni_sadrzaj>
      <item>AUTO CENTAR STAR j.d.o.o. za trgovinu i poslovne usluge, Ražanačka 38, 23000 Zadar</item>
    </izvorni_sadrzaj>
    <derivirana_varijabla naziv="DomainObject.Predmet.ProtuStrankaListFormatedWithAdress_1">
      <item>AUTO CENTAR STAR j.d.o.o. za trgovinu i poslovne usluge, Ražanačka 38, 23000 Zadar</item>
    </derivirana_varijabla>
  </DomainObject.Predmet.ProtuStrankaListFormatedWithAdress>
  <DomainObject.Predmet.ProtuStrankaListFormatedWithAdressOIB>
    <izvorni_sadrzaj>
      <item>AUTO CENTAR STAR j.d.o.o. za trgovinu i poslovne usluge, OIB 23766153274, Ražanačka 38, 23000 Zadar</item>
    </izvorni_sadrzaj>
    <derivirana_varijabla naziv="DomainObject.Predmet.ProtuStrankaListFormatedWithAdressOIB_1">
      <item>AUTO CENTAR STAR j.d.o.o. za trgovinu i poslovne usluge, OIB 23766153274, Ražanačka 38, 23000 Zadar</item>
    </derivirana_varijabla>
  </DomainObject.Predmet.ProtuStrankaListFormatedWithAdressOIB>
  <DomainObject.Predmet.ProtuStrankaListNazivFormated>
    <izvorni_sadrzaj>
      <item>AUTO CENTAR STAR j.d.o.o. za trgovinu i poslovne usluge</item>
    </izvorni_sadrzaj>
    <derivirana_varijabla naziv="DomainObject.Predmet.ProtuStrankaListNazivFormated_1">
      <item>AUTO CENTAR STAR j.d.o.o. za trgovinu i poslovne usluge</item>
    </derivirana_varijabla>
  </DomainObject.Predmet.ProtuStrankaListNazivFormated>
  <DomainObject.Predmet.ProtuStrankaListNazivFormatedOIB>
    <izvorni_sadrzaj>
      <item>AUTO CENTAR STAR j.d.o.o. za trgovinu i poslovne usluge, OIB 23766153274</item>
    </izvorni_sadrzaj>
    <derivirana_varijabla naziv="DomainObject.Predmet.ProtuStrankaListNazivFormatedOIB_1">
      <item>AUTO CENTAR STAR j.d.o.o. za trgovinu i poslovne usluge, OIB 23766153274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AUTO CENTAR STAR j.d.o.o. za trgovinu i poslovne usluge</izvorni_sadrzaj>
    <derivirana_varijabla naziv="DomainObject.Predmet.ProtustrankaIDrugi_1">AUTO CENTAR STAR j.d.o.o. za trgovinu i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AUTO CENTAR STAR j.d.o.o. za trgovinu i poslovne usluge, OIB 23766153274, Ražanačka 38, 23000 Zadar</izvorni_sadrzaj>
    <derivirana_varijabla naziv="DomainObject.Predmet.ProtustrankaIDrugiAdressOIB_1">AUTO CENTAR STAR j.d.o.o. za trgovinu i poslovne usluge, OIB 23766153274, Ražanačka 38,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AUTO CENTAR STAR j.d.o.o. za trgovinu i poslovne usluge</item>
      <item>Višnja Perica</item>
    </izvorni_sadrzaj>
    <derivirana_varijabla naziv="DomainObject.Predmet.SudioniciListNaziv_1">
      <item>FINA</item>
      <item>AUTO CENTAR STAR j.d.o.o. za trgovinu i poslovne usluge</item>
      <item>Višnja Perica</item>
    </derivirana_varijabla>
  </DomainObject.Predmet.SudioniciListNaziv>
  <DomainObject.Predmet.SudioniciListAdressOIB>
    <izvorni_sadrzaj>
      <item>FINA, OIB 85821130368</item>
      <item>AUTO CENTAR STAR j.d.o.o. za trgovinu i poslovne usluge, OIB 23766153274, Ražanačka 38,23000 Zadar</item>
      <item>Višnja Perica, OIB 66451119265, Ražanačka Ulica 38,23000 Zadar</item>
    </izvorni_sadrzaj>
    <derivirana_varijabla naziv="DomainObject.Predmet.SudioniciListAdressOIB_1">
      <item>FINA, OIB 85821130368</item>
      <item>AUTO CENTAR STAR j.d.o.o. za trgovinu i poslovne usluge, OIB 23766153274, Ražanačka 38,23000 Zadar</item>
      <item>Višnja Perica, OIB 66451119265, Ražanačka Ulica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23766153274</item>
      <item>, OIB 66451119265</item>
    </izvorni_sadrzaj>
    <derivirana_varijabla naziv="DomainObject.Predmet.SudioniciListNazivOIB_1">
      <item>, OIB 85821130368</item>
      <item>, OIB 23766153274</item>
      <item>, OIB 66451119265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202</properties:Words>
  <properties:Characters>1000</properties:Characters>
  <properties:Lines>48</properties:Lines>
  <properties:Paragraphs>17</properties:Paragraphs>
  <properties:TotalTime>5</properties:TotalTime>
  <properties:ScaleCrop>false</properties:ScaleCrop>
  <properties:LinksUpToDate>false</properties:LinksUpToDate>
  <properties:CharactersWithSpaces>1447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2016-09-19T10:14:00Z</dcterms:created>
  <dc:creator>Tina Grgas</dc:creator>
  <cp:lastModifiedBy>Tina Grgas</cp:lastModifiedBy>
  <dcterms:modified xmlns:xsi="http://www.w3.org/2001/XMLSchema-instance" xsi:type="dcterms:W3CDTF">2016-09-19T10:20:00Z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