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47cf" w14:paraId="d3a47cf" w:rsidRDefault="00B74707" w:rsidP="00485215" w:rsidR="00485215" w:rsidRPr="00C36F62">
      <w:pPr>
        <w:spacing w:lineRule="auto" w:line="240" w:after="0"/>
        <w:jc w:val="right"/>
        <w15:collapsed w:val="false"/>
      </w:pPr>
      <w:bookmarkStart w:name="_GoBack" w:id="0"/>
      <w:bookmarkEnd w:id="0"/>
      <w:r w:rsidRPr="00C36F62">
        <w:t>Poslovni broj: 2</w:t>
      </w:r>
      <w:r w:rsidR="00485215" w:rsidRPr="00C36F62">
        <w:t xml:space="preserve"> St-</w:t>
      </w:r>
      <w:r w:rsidR="00C36F62" w:rsidRPr="00C36F62">
        <w:t>788</w:t>
      </w:r>
      <w:r w:rsidR="00003174" w:rsidRPr="00C36F62">
        <w:t>/16-14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E0B0B" w:rsidP="00485215" w:rsidR="006E0B0B">
      <w:pPr>
        <w:spacing w:lineRule="auto" w:line="240" w:after="0"/>
        <w:jc w:val="center"/>
      </w:pPr>
    </w:p>
    <w:p w:rsidRDefault="00D2236D" w:rsidP="00B25936" w:rsidR="004B6667" w:rsidRPr="00003174">
      <w:pPr>
        <w:spacing w:lineRule="auto" w:line="240"/>
        <w:ind w:firstLine="708"/>
        <w:jc w:val="both"/>
        <w:rPr>
          <w:color w:val="FF0000"/>
        </w:rPr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</w:t>
      </w:r>
      <w:r w:rsidR="00C36F62" w:rsidRPr="00C36F62">
        <w:t xml:space="preserve"> SOKI j.d.o.o. za trgovinu i usluge, OIB: 22965109814 sa sjedištem u Istarska ulica 43, 48260 Križevci</w:t>
      </w:r>
      <w:r w:rsidR="00B25936" w:rsidRPr="00C36F62">
        <w:t xml:space="preserve">, </w:t>
      </w:r>
      <w:r w:rsidR="00C36F62" w:rsidRPr="00C36F62">
        <w:t>dana 02. veljače 2017</w:t>
      </w:r>
      <w:r w:rsidR="004B6667" w:rsidRPr="00C36F62">
        <w:t>.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 w:rsidRPr="00C36F62">
      <w:pPr>
        <w:spacing w:lineRule="auto" w:line="240" w:after="0"/>
      </w:pPr>
    </w:p>
    <w:p w:rsidRDefault="00485215" w:rsidP="00485215" w:rsidR="00485215" w:rsidRPr="00C36F62">
      <w:pPr>
        <w:spacing w:lineRule="auto" w:line="240" w:after="0"/>
        <w:jc w:val="both"/>
      </w:pPr>
      <w:r w:rsidRPr="00C36F62">
        <w:t xml:space="preserve">  </w:t>
      </w:r>
      <w:r w:rsidRPr="00C36F62">
        <w:tab/>
        <w:t>I. Pozivaju se vjerovnici</w:t>
      </w:r>
      <w:r w:rsidR="00B41D33" w:rsidRPr="00C36F62">
        <w:t xml:space="preserve"> dužnika</w:t>
      </w:r>
      <w:r w:rsidR="00C36F62" w:rsidRPr="00C36F62">
        <w:t xml:space="preserve"> SOKI j.d.o.o. za trgovinu i usluge, OIB: 22965109814 sa sjedištem u Istarska ulica 43, 48260 Križevci</w:t>
      </w:r>
      <w:r w:rsidR="008A2FD1" w:rsidRPr="00C36F62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</w:t>
      </w:r>
      <w:r w:rsidRPr="00C36F62">
        <w:t xml:space="preserve">pozivom na broj </w:t>
      </w:r>
      <w:r w:rsidR="00B74707" w:rsidRPr="00C36F62">
        <w:t>2 St-</w:t>
      </w:r>
      <w:r w:rsidR="00C36F62" w:rsidRPr="00C36F62">
        <w:t>788</w:t>
      </w:r>
      <w:r w:rsidR="006E0B0B" w:rsidRPr="00C36F62">
        <w:t>/16</w:t>
      </w:r>
      <w:r w:rsidR="006970B0" w:rsidRPr="00C36F62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 w:rsidRPr="00C36F62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</w:t>
      </w:r>
      <w:r w:rsidRPr="00C36F62">
        <w:t xml:space="preserve">dužnikom </w:t>
      </w:r>
      <w:r w:rsidR="00C36F62" w:rsidRPr="00C36F62">
        <w:t>SOKI j.d.o.o. za trgovinu i usluge, OIB: 22965109814 sa sjedištem u Istarska ulica 43, 48260 Križevci</w:t>
      </w:r>
      <w:r w:rsidR="004B6F4B" w:rsidRPr="00C36F62">
        <w:t>.</w:t>
      </w:r>
      <w:r w:rsidR="00355232" w:rsidRPr="00C36F62">
        <w:t xml:space="preserve"> </w:t>
      </w:r>
    </w:p>
    <w:p w:rsidRDefault="004B6F4B" w:rsidP="00485215" w:rsidR="004B6F4B" w:rsidRPr="00C36F62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 w:rsidRPr="00C36F62">
      <w:pPr>
        <w:spacing w:lineRule="auto" w:line="240" w:after="0"/>
        <w:jc w:val="both"/>
      </w:pPr>
      <w:r>
        <w:tab/>
      </w:r>
    </w:p>
    <w:p w:rsidRDefault="00485215" w:rsidP="005D5B44" w:rsidR="005D5B44" w:rsidRPr="00C36F62">
      <w:pPr>
        <w:spacing w:lineRule="auto" w:line="240" w:after="0"/>
        <w:jc w:val="both"/>
      </w:pPr>
      <w:r w:rsidRPr="00C36F62">
        <w:tab/>
      </w:r>
      <w:r w:rsidR="00561009" w:rsidRPr="00C36F62">
        <w:t xml:space="preserve">Predlagatelj je </w:t>
      </w:r>
      <w:r w:rsidR="00C36F62" w:rsidRPr="00C36F62">
        <w:t>20</w:t>
      </w:r>
      <w:r w:rsidR="006E0B0B" w:rsidRPr="00C36F62">
        <w:t>.</w:t>
      </w:r>
      <w:r w:rsidR="00C36F62" w:rsidRPr="00C36F62">
        <w:t>5</w:t>
      </w:r>
      <w:r w:rsidR="006E0B0B" w:rsidRPr="00C36F62">
        <w:t>.</w:t>
      </w:r>
      <w:r w:rsidR="005D5B44" w:rsidRPr="00C36F62">
        <w:t>2016</w:t>
      </w:r>
      <w:r w:rsidR="00561009" w:rsidRPr="00C36F62">
        <w:t xml:space="preserve">. </w:t>
      </w:r>
      <w:r w:rsidR="005D5B44" w:rsidRPr="00C36F62">
        <w:t xml:space="preserve">podnio ovome sudu prijedlog za otvaranje stečajnog postupka nad dužnikom, navodeći da dužnik na dan  </w:t>
      </w:r>
      <w:r w:rsidR="00C36F62" w:rsidRPr="00C36F62">
        <w:t>17.05.2016</w:t>
      </w:r>
      <w:r w:rsidR="006E0B0B" w:rsidRPr="00C36F62">
        <w:t>.</w:t>
      </w:r>
      <w:r w:rsidR="005D5B44" w:rsidRPr="00C36F62">
        <w:t xml:space="preserve"> ima evidentirane neizvršene osnove za plaćanje u ukupnom iznosu od </w:t>
      </w:r>
      <w:r w:rsidR="00C36F62" w:rsidRPr="00C36F62">
        <w:t>44.961,56</w:t>
      </w:r>
      <w:r w:rsidR="005D5B44" w:rsidRPr="00C36F62">
        <w:t xml:space="preserve"> kn.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 xml:space="preserve">šenjem ovog </w:t>
      </w:r>
      <w:r w:rsidRPr="00C36F62">
        <w:t>suda poslovni broj 2 St-</w:t>
      </w:r>
      <w:r w:rsidR="00C36F62" w:rsidRPr="00C36F62">
        <w:t>788/16-3</w:t>
      </w:r>
      <w:r w:rsidR="00AC21BE" w:rsidRPr="00C36F62">
        <w:t xml:space="preserve"> </w:t>
      </w:r>
      <w:r w:rsidRPr="00C36F62">
        <w:t xml:space="preserve">od </w:t>
      </w:r>
      <w:r w:rsidR="00C36F62" w:rsidRPr="00C36F62">
        <w:t>14</w:t>
      </w:r>
      <w:r w:rsidR="00AC21BE" w:rsidRPr="00C36F62">
        <w:t>.</w:t>
      </w:r>
      <w:r w:rsidR="00C36F62" w:rsidRPr="00C36F62">
        <w:t>6</w:t>
      </w:r>
      <w:r w:rsidR="006E0B0B" w:rsidRPr="00C36F62">
        <w:t>.2016.</w:t>
      </w:r>
      <w:r w:rsidRPr="00C36F62">
        <w:t xml:space="preserve"> pokrenut je </w:t>
      </w:r>
      <w:r w:rsidRPr="00554F6A">
        <w:t>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 w:rsidRPr="00C36F62">
      <w:pPr>
        <w:spacing w:lineRule="auto" w:line="240" w:after="0"/>
        <w:jc w:val="center"/>
      </w:pPr>
      <w:r w:rsidRPr="00C36F62">
        <w:t>U Varaždinu</w:t>
      </w:r>
      <w:r w:rsidR="00AB098A" w:rsidRPr="00C36F62">
        <w:t>,</w:t>
      </w:r>
      <w:r w:rsidRPr="00C36F62">
        <w:t xml:space="preserve"> </w:t>
      </w:r>
      <w:r w:rsidR="00C36F62" w:rsidRPr="00C36F62">
        <w:t>02</w:t>
      </w:r>
      <w:r w:rsidRPr="00C36F62">
        <w:t xml:space="preserve">. </w:t>
      </w:r>
      <w:r w:rsidR="00C36F62" w:rsidRPr="00C36F62">
        <w:t>veljače</w:t>
      </w:r>
      <w:r w:rsidRPr="00C36F62">
        <w:t xml:space="preserve"> 201</w:t>
      </w:r>
      <w:r w:rsidR="00C36F62" w:rsidRPr="00C36F62">
        <w:t>7</w:t>
      </w:r>
      <w:r w:rsidRPr="00C36F62">
        <w:t>.</w:t>
      </w:r>
      <w:r w:rsidR="005D5B44" w:rsidRPr="00C36F62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</w:t>
      </w:r>
      <w:r w:rsidR="00C36F62">
        <w:t xml:space="preserve">                               </w:t>
      </w:r>
      <w:r>
        <w:t xml:space="preserve">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0428FA">
        <w:t>, v.r.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CE2" w:rsidP="00485215" w:rsidR="00670CE2">
      <w:pPr>
        <w:spacing w:lineRule="auto" w:line="240" w:after="0"/>
      </w:pPr>
      <w:r>
        <w:separator/>
      </w:r>
    </w:p>
  </w:endnote>
  <w:endnote w:id="0" w:type="continuationSeparator">
    <w:p w:rsidRDefault="00670CE2" w:rsidP="00485215" w:rsidR="00670C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CE2" w:rsidP="00485215" w:rsidR="00670CE2">
      <w:pPr>
        <w:spacing w:lineRule="auto" w:line="240" w:after="0"/>
      </w:pPr>
      <w:r>
        <w:separator/>
      </w:r>
    </w:p>
  </w:footnote>
  <w:footnote w:id="0" w:type="continuationSeparator">
    <w:p w:rsidRDefault="00670CE2" w:rsidP="00485215" w:rsidR="00670C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87E">
          <w:rPr>
            <w:noProof/>
          </w:rPr>
          <w:t>2</w:t>
        </w:r>
        <w:r>
          <w:fldChar w:fldCharType="end"/>
        </w:r>
      </w:p>
    </w:sdtContent>
  </w:sdt>
  <w:p w:rsidRDefault="00C36F62" w:rsidP="00D2236D" w:rsidR="00D2236D">
    <w:pPr>
      <w:spacing w:lineRule="auto" w:line="240" w:after="0"/>
      <w:jc w:val="right"/>
    </w:pPr>
    <w:r>
      <w:t>Poslovni broj: 2 St-788/16-14</w:t>
    </w:r>
  </w:p>
  <w:p w:rsidRDefault="0082287E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03174"/>
    <w:rsid w:val="00033F22"/>
    <w:rsid w:val="000428FA"/>
    <w:rsid w:val="000C2925"/>
    <w:rsid w:val="00130722"/>
    <w:rsid w:val="00192606"/>
    <w:rsid w:val="001A10AB"/>
    <w:rsid w:val="001F37AD"/>
    <w:rsid w:val="002252F6"/>
    <w:rsid w:val="00233C6F"/>
    <w:rsid w:val="0033218E"/>
    <w:rsid w:val="00355232"/>
    <w:rsid w:val="003C1AF9"/>
    <w:rsid w:val="003E449C"/>
    <w:rsid w:val="003E77B3"/>
    <w:rsid w:val="0044635E"/>
    <w:rsid w:val="004532DB"/>
    <w:rsid w:val="00485215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70CE2"/>
    <w:rsid w:val="006962BC"/>
    <w:rsid w:val="006970B0"/>
    <w:rsid w:val="006E0B0B"/>
    <w:rsid w:val="00753973"/>
    <w:rsid w:val="007956EF"/>
    <w:rsid w:val="0082287E"/>
    <w:rsid w:val="00847C43"/>
    <w:rsid w:val="00871F49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E68D1"/>
    <w:rsid w:val="00C36F62"/>
    <w:rsid w:val="00C6451F"/>
    <w:rsid w:val="00CB6F0D"/>
    <w:rsid w:val="00CD25B5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370B3"/>
    <w:rsid w:val="00E95CD7"/>
    <w:rsid w:val="00EB2694"/>
    <w:rsid w:val="00EF13C2"/>
    <w:rsid w:val="00F96B86"/>
    <w:rsid w:val="00FD36CE"/>
    <w:rsid w:val="00FE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822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8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8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8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8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822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8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8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8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8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SOKI jednostavno društvo s ograničenom odgovornošću za trgovinu i usluge zastupanog po punomoćniku Daliborka Sokač</izvorni_sadrzaj>
    <derivirana_varijabla naziv="DomainObject.Predmet.ProtustrankaFormated_1">  SOKI jednostavno društvo s ograničenom odgovornošću za trgovinu i usluge zastupanog po punomoćniku Daliborka Sokač</derivirana_varijabla>
  </DomainObject.Predmet.ProtustrankaFormated>
  <DomainObject.Predmet.ProtustrankaFormatedOIB>
    <izvorni_sadrzaj>  SOKI jednostavno društvo s ograničenom odgovornošću za trgovinu i usluge, OIB 22965109814 zastupanog po punomoćniku Daliborka Sokač</izvorni_sadrzaj>
    <derivirana_varijabla naziv="DomainObject.Predmet.ProtustrankaFormatedOIB_1">  SOKI jednostavno društvo s ograničenom odgovornošću za trgovinu i usluge, OIB 22965109814 zastupanog po punomoćniku Daliborka Sokač</derivirana_varijabla>
  </DomainObject.Predmet.ProtustrankaFormatedOIB>
  <DomainObject.Predmet.ProtustrankaFormatedWithAdress>
    <izvorni_sadrzaj> SOKI jednostavno društvo s ograničenom odgovornošću za trgovinu i usluge, Istarska ulica 43, 48260 Križevci zastupanog po punomoćniku Daliborka Sokač</izvorni_sadrzaj>
    <derivirana_varijabla naziv="DomainObject.Predmet.ProtustrankaFormatedWithAdress_1"> SOKI jednostavno društvo s ograničenom odgovornošću za trgovinu i usluge, Istarska ulica 43, 48260 Križevci zastupanog po punomoćniku Daliborka Sokač</derivirana_varijabla>
  </DomainObject.Predmet.ProtustrankaFormatedWithAdress>
  <DomainObject.Predmet.ProtustrankaFormatedWithAdressOIB>
    <izvorni_sadrzaj> SOKI jednostavno društvo s ograničenom odgovornošću za trgovinu i usluge, OIB 22965109814, Istarska ulica 43, 48260 Križevci zastupanog po punomoćniku Daliborka Sokač</izvorni_sadrzaj>
    <derivirana_varijabla naziv="DomainObject.Predmet.ProtustrankaFormatedWithAdressOIB_1"> SOKI jednostavno društvo s ograničenom odgovornošću za trgovinu i usluge, OIB 22965109814, Istarska ulica 43, 48260 Križevci zastupanog po punomoćniku Daliborka Sokač</derivirana_varijabla>
  </DomainObject.Predmet.ProtustrankaFormatedWithAdressOIB>
  <DomainObject.Predmet.ProtustrankaWithAdress>
    <izvorni_sadrzaj>SOKI jednostavno društvo s ograničenom odgovornošću za trgovinu i usluge Istarska ulica 43, 48260 Križevci</izvorni_sadrzaj>
    <derivirana_varijabla naziv="DomainObject.Predmet.ProtustrankaWithAdress_1">SOKI jednostavno društvo s ograničenom odgovornošću za trgovinu i usluge Istarska ulica 43, 48260 Križevci</derivirana_varijabla>
  </DomainObject.Predmet.ProtustrankaWithAdress>
  <DomainObject.Predmet.ProtustrankaWithAdressOIB>
    <izvorni_sadrzaj>SOKI jednostavno društvo s ograničenom odgovornošću za trgovinu i usluge, OIB 22965109814, Istarska ulica 43, 48260 Križevci</izvorni_sadrzaj>
    <derivirana_varijabla naziv="DomainObject.Predmet.ProtustrankaWithAdressOIB_1">SOKI jednostavno društvo s ograničenom odgovornošću za trgovinu i usluge, OIB 22965109814, Istarska ulica 43, 48260 Križevci</derivirana_varijabla>
  </DomainObject.Predmet.ProtustrankaWithAdressOIB>
  <DomainObject.Predmet.ProtustrankaNazivFormated>
    <izvorni_sadrzaj>SOKI jednostavno društvo s ograničenom odgovornošću za trgovinu i usluge</izvorni_sadrzaj>
    <derivirana_varijabla naziv="DomainObject.Predmet.ProtustrankaNazivFormated_1">SOKI jednostavno društvo s ograničenom odgovornošću za trgovinu i usluge</derivirana_varijabla>
  </DomainObject.Predmet.ProtustrankaNazivFormated>
  <DomainObject.Predmet.ProtustrankaNazivFormatedOIB>
    <izvorni_sadrzaj>SOKI jednostavno društvo s ograničenom odgovornošću za trgovinu i usluge, OIB 22965109814</izvorni_sadrzaj>
    <derivirana_varijabla naziv="DomainObject.Predmet.ProtustrankaNazivFormatedOIB_1">SOKI jednostavno društvo s ograničenom odgovornošću za trgovinu i usluge, OIB 22965109814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Augusta Cesarca 2, 42000 Varaždin</izvorni_sadrzaj>
    <derivirana_varijabla naziv="DomainObject.Predmet.StrankaFormatedWithAdress_1"> Financijska agencija, Ul. Augusta Cesarca 2, 42000 Varaždin</derivirana_varijabla>
  </DomainObject.Predmet.StrankaFormatedWithAdress>
  <DomainObject.Predmet.StrankaFormatedWithAdressOIB>
    <izvorni_sadrzaj> Financijska agencija, OIB 85821130368, Ul. Augusta Cesarca 2, 42000 Varaždin</izvorni_sadrzaj>
    <derivirana_varijabla naziv="DomainObject.Predmet.StrankaFormatedWithAdressOIB_1"> Financijska agencija, OIB 85821130368, Ul. Augusta Cesarca 2, 42000 Varaždin</derivirana_varijabla>
  </DomainObject.Predmet.StrankaFormatedWithAdressOIB>
  <DomainObject.Predmet.StrankaWithAdress>
    <izvorni_sadrzaj>Financijska agencija Ul. Augusta Cesarca 2,42000 Varaždin</izvorni_sadrzaj>
    <derivirana_varijabla naziv="DomainObject.Predmet.StrankaWithAdress_1">Financijska agencija Ul. Augusta Cesarca 2,42000 Varaždin</derivirana_varijabla>
  </DomainObject.Predmet.StrankaWithAdress>
  <DomainObject.Predmet.StrankaWithAdressOIB>
    <izvorni_sadrzaj>Financijska agencija, OIB 85821130368, Ul. Augusta Cesarca 2,42000 Varaždin</izvorni_sadrzaj>
    <derivirana_varijabla naziv="DomainObject.Predmet.StrankaWithAdressOIB_1">Financijska agencija, OIB 85821130368, Ul.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44961.56</izvorni_sadrzaj>
    <derivirana_varijabla naziv="DomainObject.Predmet.TrenutnaVrijednost_1">44961.56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Augusta Cesarca 2, 42000 Varaždin</item>
    </izvorni_sadrzaj>
    <derivirana_varijabla naziv="DomainObject.Predmet.StrankaListFormatedWithAdress_1">
      <item>Financijska agencija, Ul. Augusta Cesarca 2, 42000 Varaždin</item>
    </derivirana_varijabla>
  </DomainObject.Predmet.StrankaListFormatedWithAdress>
  <DomainObject.Predmet.StrankaListFormatedWithAdressOIB>
    <izvorni_sadrzaj>
      <item>Financijska agencija, OIB 85821130368, Ul. Augusta Cesarca 2, 42000 Varaždin</item>
    </izvorni_sadrzaj>
    <derivirana_varijabla naziv="DomainObject.Predmet.StrankaListFormatedWithAdressOIB_1">
      <item>Financijska agencija, OIB 85821130368, Ul.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SOKI jednostavno društvo s ograničenom odgovornošću za trgovinu i usluge zastupanog po punomoćniku Daliborka Sokač</item>
    </izvorni_sadrzaj>
    <derivirana_varijabla naziv="DomainObject.Predmet.ProtuStrankaListFormated_1">
      <item>SOKI jednostavno društvo s ograničenom odgovornošću za trgovinu i usluge zastupanog po punomoćniku Daliborka Sokač</item>
    </derivirana_varijabla>
  </DomainObject.Predmet.ProtuStrankaListFormated>
  <DomainObject.Predmet.ProtuStrankaListFormatedOIB>
    <izvorni_sadrzaj>
      <item>SOKI jednostavno društvo s ograničenom odgovornošću za trgovinu i usluge, OIB 22965109814 zastupanog po punomoćniku Daliborka Sokač</item>
    </izvorni_sadrzaj>
    <derivirana_varijabla naziv="DomainObject.Predmet.ProtuStrankaListFormatedOIB_1">
      <item>SOKI jednostavno društvo s ograničenom odgovornošću za trgovinu i usluge, OIB 22965109814 zastupanog po punomoćniku Daliborka Sokač</item>
    </derivirana_varijabla>
  </DomainObject.Predmet.ProtuStrankaListFormatedOIB>
  <DomainObject.Predmet.ProtuStrankaListFormatedWithAdress>
    <izvorni_sadrzaj>
      <item>SOKI jednostavno društvo s ograničenom odgovornošću za trgovinu i usluge, Istarska ulica 43, 48260 Križevci zastupanog po punomoćniku Daliborka Sokač</item>
    </izvorni_sadrzaj>
    <derivirana_varijabla naziv="DomainObject.Predmet.ProtuStrankaListFormatedWithAdress_1">
      <item>SOKI jednostavno društvo s ograničenom odgovornošću za trgovinu i usluge, Istarska ulica 43, 48260 Križevci zastupanog po punomoćniku Daliborka Sokač</item>
    </derivirana_varijabla>
  </DomainObject.Predmet.ProtuStrankaListFormatedWithAdress>
  <DomainObject.Predmet.ProtuStrankaListFormatedWithAdressOIB>
    <izvorni_sadrzaj>
      <item>SOKI jednostavno društvo s ograničenom odgovornošću za trgovinu i usluge, OIB 22965109814, Istarska ulica 43, 48260 Križevci zastupanog po punomoćniku Daliborka Sokač</item>
    </izvorni_sadrzaj>
    <derivirana_varijabla naziv="DomainObject.Predmet.ProtuStrankaListFormatedWithAdressOIB_1">
      <item>SOKI jednostavno društvo s ograničenom odgovornošću za trgovinu i usluge, OIB 22965109814, Istarska ulica 43, 48260 Križevci zastupanog po punomoćniku Daliborka Sokač</item>
    </derivirana_varijabla>
  </DomainObject.Predmet.ProtuStrankaListFormatedWithAdressOIB>
  <DomainObject.Predmet.ProtuStrankaListNazivFormated>
    <izvorni_sadrzaj>
      <item>SOKI jednostavno društvo s ograničenom odgovornošću za trgovinu i usluge</item>
    </izvorni_sadrzaj>
    <derivirana_varijabla naziv="DomainObject.Predmet.ProtuStrankaListNazivFormated_1">
      <item>SOKI jednostavno društvo s ograničenom odgovornošću za trgovinu i usluge</item>
    </derivirana_varijabla>
  </DomainObject.Predmet.ProtuStrankaListNazivFormated>
  <DomainObject.Predmet.ProtuStrankaListNazivFormatedOIB>
    <izvorni_sadrzaj>
      <item>SOKI jednostavno društvo s ograničenom odgovornošću za trgovinu i usluge, OIB 22965109814</item>
    </izvorni_sadrzaj>
    <derivirana_varijabla naziv="DomainObject.Predmet.ProtuStrankaListNazivFormatedOIB_1">
      <item>SOKI jednostavno društvo s ograničenom odgovornošću za trgovinu i usluge, OIB 22965109814</item>
    </derivirana_varijabla>
  </DomainObject.Predmet.ProtuStrankaListNazivFormatedOIB>
  <DomainObject.Predmet.OstaliListFormated>
    <izvorni_sadrzaj>
      <item>Sudski registar TS u Varaždinu</item>
      <item>Daliborka Sokač punomoćnik sudionika u postupku SOKI jednostavno društvo s ograničenom odgovornošću za trgovinu i usluge</item>
      <item>Županijsko državno odvjetništvo u Varaždinu, Građansko-upravni odjel</item>
    </izvorni_sadrzaj>
    <derivirana_varijabla naziv="DomainObject.Predmet.OstaliListFormated_1">
      <item>Sudski registar TS u Varaždinu</item>
      <item>Daliborka Sokač punomoćnik sudionika u postupku SOKI jednostavno društvo s ograničenom odgovornošću za trgovinu i usluge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Daliborka Sokač, OIB 58266475023 punomoćnik sudionika u postupku SOKI jednostavno društvo s ograničenom odgovornošću za trgovinu i usluge</item>
      <item>Županijsko državno odvjetništvo u Varaždinu, Građansko-upravni odjel</item>
    </izvorni_sadrzaj>
    <derivirana_varijabla naziv="DomainObject.Predmet.OstaliListFormatedOIB_1">
      <item>Sudski registar TS u Varaždinu</item>
      <item>Daliborka Sokač, OIB 58266475023 punomoćnik sudionika u postupku SOKI jednostavno društvo s ograničenom odgovornošću za trgovinu i usluge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Daliborka Sokač, Istarska Ulica 43, 48260 Križevci punomoćnik sudionika u postupku SOKI jednostavno društvo s ograničenom odgovornošću za trgovinu i usluge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Daliborka Sokač, Istarska Ulica 43, 48260 Križevci punomoćnik sudionika u postupku SOKI jednostavno društvo s ograničenom odgovornošću za trgovinu i usluge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Daliborka Sokač, OIB 58266475023, Istarska Ulica 43, 48260 Križevci punomoćnik sudionika u postupku SOKI jednostavno društvo s ograničenom odgovornošću za trgovinu i usluge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Daliborka Sokač, OIB 58266475023, Istarska Ulica 43, 48260 Križevci punomoćnik sudionika u postupku SOKI jednostavno društvo s ograničenom odgovornošću za trgovinu i usluge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Daliborka Sokač</item>
      <item>Županijsko državno odvjetništvo u Varaždinu, Građansko-upravni odjel</item>
    </izvorni_sadrzaj>
    <derivirana_varijabla naziv="DomainObject.Predmet.OstaliListNazivFormated_1">
      <item>Sudski registar TS u Varaždinu</item>
      <item>Daliborka Sokač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Daliborka Sokač, OIB 58266475023</item>
      <item>Županijsko državno odvjetništvo u Varaždinu, Građansko-upravni odjel</item>
    </izvorni_sadrzaj>
    <derivirana_varijabla naziv="DomainObject.Predmet.OstaliListNazivFormatedOIB_1">
      <item>Sudski registar TS u Varaždinu</item>
      <item>Daliborka Sokač, OIB 58266475023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SOKI jednostavno društvo s ograničenom odgovornošću za trgovinu i usluge</izvorni_sadrzaj>
    <derivirana_varijabla naziv="DomainObject.Predmet.ProtustrankaIDrugi_1">SOKI jednostavno društvo s ograničenom odgovornošću za trgovinu i usluge</derivirana_varijabla>
  </DomainObject.Predmet.ProtustrankaIDrugi>
  <DomainObject.Predmet.StrankaIDrugiAdressOIB>
    <izvorni_sadrzaj>Financijska agencija, OIB 85821130368, Ul. Augusta Cesarca 2, 42000 Varaždin</izvorni_sadrzaj>
    <derivirana_varijabla naziv="DomainObject.Predmet.StrankaIDrugiAdressOIB_1">Financijska agencija, OIB 85821130368, Ul. Augusta Cesarca 2, 42000 Varaždin</derivirana_varijabla>
  </DomainObject.Predmet.StrankaIDrugiAdressOIB>
  <DomainObject.Predmet.ProtustrankaIDrugiAdressOIB>
    <izvorni_sadrzaj>SOKI jednostavno društvo s ograničenom odgovornošću za trgovinu i usluge, OIB 22965109814, Istarska ulica 43, 48260 Križevci</izvorni_sadrzaj>
    <derivirana_varijabla naziv="DomainObject.Predmet.ProtustrankaIDrugiAdressOIB_1">SOKI jednostavno društvo s ograničenom odgovornošću za trgovinu i usluge, OIB 22965109814, Istarska ulica 43,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SOKI jednostavno društvo s ograničenom odgovornošću za trgovinu i usluge</item>
      <item>Sudski registar TS u Varaždinu</item>
      <item>Daliborka Sokač</item>
      <item>Županijsko državno odvjetništvo u Varaždinu, Građansko-upravni odjel</item>
    </izvorni_sadrzaj>
    <derivirana_varijabla naziv="DomainObject.Predmet.SudioniciListNaziv_1">
      <item>Financijska agencija</item>
      <item>SOKI jednostavno društvo s ograničenom odgovornošću za trgovinu i usluge</item>
      <item>Sudski registar TS u Varaždinu</item>
      <item>Daliborka Sokač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Ul. Augusta Cesarca 2,42000 Varaždin</item>
      <item>SOKI jednostavno društvo s ograničenom odgovornošću za trgovinu i usluge, OIB 22965109814, Istarska ulica 43,48260 Križevci</item>
      <item>Sudski registar TS u Varaždinu, Ul. braće Radić 2,42000 Varaždin</item>
      <item>Daliborka Sokač, OIB 58266475023, Istarska Ulica 43,48260 Križevci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Ul. Augusta Cesarca 2,42000 Varaždin</item>
      <item>SOKI jednostavno društvo s ograničenom odgovornošću za trgovinu i usluge, OIB 22965109814, Istarska ulica 43,48260 Križevci</item>
      <item>Sudski registar TS u Varaždinu, Ul. braće Radić 2,42000 Varaždin</item>
      <item>Daliborka Sokač, OIB 58266475023, Istarska Ulica 43,48260 Križevci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22965109814</item>
      <item>, OIB null</item>
      <item>, OIB 58266475023</item>
      <item>, OIB null</item>
    </izvorni_sadrzaj>
    <derivirana_varijabla naziv="DomainObject.Predmet.SudioniciListNazivOIB_1">
      <item>, OIB 85821130368</item>
      <item>, OIB 22965109814</item>
      <item>, OIB null</item>
      <item>, OIB 58266475023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F097F-C573-4A1B-8458-703DEF6BCD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2865</properties:Characters>
  <properties:Lines>90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2017-02-02T08:33:00Z</dcterms:created>
  <dc:creator>Maja Valušnig</dc:creator>
  <cp:lastModifiedBy>Karolina Brlek</cp:lastModifiedBy>
  <cp:lastPrinted>2016-12-29T09:37:00Z</cp:lastPrinted>
  <dcterms:modified xmlns:xsi="http://www.w3.org/2001/XMLSchema-instance" xsi:type="dcterms:W3CDTF">2017-02-02T09:41:00Z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