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b663" w14:paraId="0efb663"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1E4F70">
        <w:rPr>
          <w:rFonts w:hAnsi="Times New Roman" w:ascii="Times New Roman"/>
          <w:noProof w:val="false"/>
          <w:szCs w:val="24"/>
        </w:rPr>
        <w:t>6216</w:t>
      </w:r>
      <w:r w:rsidR="00B531BA">
        <w:rPr>
          <w:rFonts w:hAnsi="Times New Roman" w:ascii="Times New Roman"/>
          <w:noProof w:val="false"/>
          <w:szCs w:val="24"/>
        </w:rPr>
        <w:t>/16</w:t>
      </w:r>
      <w:r w:rsidR="0019336E">
        <w:rPr>
          <w:rFonts w:hAnsi="Times New Roman" w:ascii="Times New Roman"/>
          <w:noProof w:val="false"/>
          <w:szCs w:val="24"/>
        </w:rPr>
        <w:t>-11</w:t>
      </w:r>
      <w:r w:rsidR="00710505">
        <w:rPr>
          <w:rFonts w:hAnsi="Times New Roman" w:ascii="Times New Roman"/>
          <w:noProof w:val="false"/>
          <w:szCs w:val="24"/>
        </w:rPr>
        <w:t>8</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A800D4" w:rsidP="00E661FA" w:rsidR="00A800D4"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1E4F70" w:rsidRPr="003F0E37">
        <w:rPr>
          <w:rFonts w:hAnsi="Times New Roman" w:ascii="Times New Roman"/>
        </w:rPr>
        <w:t>BRALO GRADNJA d.o.o. u stečaju, Zagreb, Nazorova 64, OIB 827710255008</w:t>
      </w:r>
      <w:r w:rsidR="00B531BA" w:rsidRPr="002F23D3">
        <w:rPr>
          <w:rFonts w:hAnsi="Times New Roman" w:ascii="Times New Roman"/>
          <w:szCs w:val="24"/>
        </w:rPr>
        <w:t xml:space="preserve">, dana </w:t>
      </w:r>
      <w:r w:rsidR="001E4F70">
        <w:rPr>
          <w:rFonts w:hAnsi="Times New Roman" w:ascii="Times New Roman"/>
          <w:szCs w:val="24"/>
        </w:rPr>
        <w:t>27. rujna</w:t>
      </w:r>
      <w:r w:rsidR="00B531BA">
        <w:rPr>
          <w:rFonts w:hAnsi="Times New Roman" w:ascii="Times New Roman"/>
          <w:szCs w:val="24"/>
        </w:rPr>
        <w:t xml:space="preserve"> 2018.</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w:t>
      </w:r>
      <w:r w:rsidR="00A800D4" w:rsidRPr="00A800D4">
        <w:rPr>
          <w:rFonts w:hAnsi="Times New Roman" w:ascii="Times New Roman"/>
        </w:rPr>
        <w:t xml:space="preserve"> </w:t>
      </w:r>
      <w:r w:rsidR="00A800D4" w:rsidRPr="00D7627F">
        <w:rPr>
          <w:rFonts w:hAnsi="Times New Roman" w:ascii="Times New Roman"/>
        </w:rPr>
        <w:t>upisan</w:t>
      </w:r>
      <w:r w:rsidR="00A800D4">
        <w:rPr>
          <w:rFonts w:hAnsi="Times New Roman" w:ascii="Times New Roman"/>
        </w:rPr>
        <w:t>ih</w:t>
      </w:r>
      <w:r w:rsidR="00A800D4" w:rsidRPr="00D7627F">
        <w:rPr>
          <w:rFonts w:hAnsi="Times New Roman" w:ascii="Times New Roman"/>
        </w:rPr>
        <w:t xml:space="preserve"> u zk.ul.br. 3413 k.o. Galižana k.č. 767/1</w:t>
      </w:r>
      <w:r w:rsidR="00A800D4">
        <w:rPr>
          <w:rFonts w:hAnsi="Times New Roman" w:ascii="Times New Roman"/>
        </w:rPr>
        <w:t>,</w:t>
      </w:r>
      <w:r w:rsidR="00A800D4" w:rsidRPr="00D7627F">
        <w:rPr>
          <w:rFonts w:hAnsi="Times New Roman" w:ascii="Times New Roman"/>
        </w:rPr>
        <w:t xml:space="preserve"> stambena zgrada, Monte Lesso 17/B, dvorište, ukupne povr</w:t>
      </w:r>
      <w:r w:rsidR="00A800D4">
        <w:rPr>
          <w:rFonts w:hAnsi="Times New Roman" w:ascii="Times New Roman"/>
        </w:rPr>
        <w:t>ši</w:t>
      </w:r>
      <w:r w:rsidR="00A800D4" w:rsidRPr="00D7627F">
        <w:rPr>
          <w:rFonts w:hAnsi="Times New Roman" w:ascii="Times New Roman"/>
        </w:rPr>
        <w:t>ne 548 m2</w:t>
      </w:r>
      <w:r w:rsidR="00A800D4">
        <w:rPr>
          <w:rFonts w:hAnsi="Times New Roman" w:ascii="Times New Roman"/>
        </w:rPr>
        <w:t xml:space="preserve"> </w:t>
      </w:r>
      <w:r w:rsidR="00A800D4" w:rsidRPr="00407624">
        <w:rPr>
          <w:rFonts w:hAnsi="Times New Roman" w:ascii="Times New Roman"/>
          <w:szCs w:val="24"/>
        </w:rPr>
        <w:t>i to</w:t>
      </w:r>
      <w:r w:rsidR="00A800D4">
        <w:rPr>
          <w:rFonts w:hAnsi="Times New Roman" w:ascii="Times New Roman"/>
          <w:szCs w:val="24"/>
        </w:rPr>
        <w:t>:</w:t>
      </w:r>
      <w:r w:rsidR="00DC6D7E" w:rsidRPr="00B9740B">
        <w:rPr>
          <w:rFonts w:hAnsi="Times New Roman" w:ascii="Times New Roman"/>
          <w:szCs w:val="24"/>
        </w:rPr>
        <w:t xml:space="preserve"> </w:t>
      </w:r>
    </w:p>
    <w:p w:rsidRDefault="00122A4D" w:rsidP="00122A4D" w:rsidR="00122A4D">
      <w:pPr>
        <w:pStyle w:val="Tijeloteksta"/>
        <w:ind w:firstLine="709"/>
        <w:rPr>
          <w:rFonts w:hAnsi="Times New Roman" w:ascii="Times New Roman"/>
          <w:szCs w:val="24"/>
        </w:rPr>
      </w:pPr>
    </w:p>
    <w:p w:rsidRDefault="00710505" w:rsidP="00710505" w:rsidR="00710505" w:rsidRPr="00931101">
      <w:pPr>
        <w:pStyle w:val="Tijeloteksta"/>
        <w:numPr>
          <w:ilvl w:val="0"/>
          <w:numId w:val="12"/>
        </w:numPr>
        <w:tabs>
          <w:tab w:pos="1080" w:val="clear"/>
          <w:tab w:pos="1800" w:val="num"/>
        </w:tabs>
        <w:ind w:left="993"/>
        <w:rPr>
          <w:rFonts w:hAnsi="Times New Roman" w:ascii="Times New Roman"/>
          <w:szCs w:val="24"/>
        </w:rPr>
      </w:pPr>
      <w:r w:rsidRPr="00D7627F">
        <w:rPr>
          <w:rFonts w:hAnsi="Times New Roman" w:ascii="Times New Roman"/>
        </w:rPr>
        <w:t>3.</w:t>
      </w:r>
      <w:r>
        <w:rPr>
          <w:rFonts w:hAnsi="Times New Roman" w:ascii="Times New Roman"/>
        </w:rPr>
        <w:t xml:space="preserve"> </w:t>
      </w:r>
      <w:r w:rsidRPr="00D7627F">
        <w:rPr>
          <w:rFonts w:hAnsi="Times New Roman" w:ascii="Times New Roman"/>
        </w:rPr>
        <w:t>Suvlasnički dio: 153</w:t>
      </w:r>
      <w:r>
        <w:rPr>
          <w:rFonts w:hAnsi="Times New Roman" w:ascii="Times New Roman"/>
        </w:rPr>
        <w:t>8/10000 Etažno vlasništvo (E-3)</w:t>
      </w:r>
    </w:p>
    <w:p w:rsidRDefault="00710505" w:rsidP="00710505" w:rsidR="00925150">
      <w:pPr>
        <w:pStyle w:val="Tijeloteksta"/>
        <w:ind w:left="993"/>
        <w:rPr>
          <w:rFonts w:hAnsi="Times New Roman" w:ascii="Times New Roman"/>
        </w:rPr>
      </w:pPr>
      <w:r>
        <w:rPr>
          <w:rFonts w:hAnsi="Times New Roman" w:ascii="Times New Roman"/>
        </w:rPr>
        <w:t>s kojim je povezano pravo vlasništva na trosobni stan na 1. katu (oznake C), sadržaja dnevni boravak s blagovanjem, ulazni prostor, kuhinja, kupaona, soba, soba, površine 66,83 m2 s terasom površine 8,10 m2, kojem pripada spremište oznake Sp3 u podrumu površine 10,34 m2, parkirališno mjesto oznake P2 u dvorištu površine 11,00 m2, označeno u planu posebnih dijelova zgrade zelenom bojom</w:t>
      </w:r>
      <w:r w:rsidR="00925150">
        <w:rPr>
          <w:rFonts w:hAnsi="Times New Roman" w:ascii="Times New Roman"/>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A800D4">
        <w:rPr>
          <w:rFonts w:hAnsi="Times New Roman" w:ascii="Times New Roman"/>
          <w:noProof w:val="false"/>
          <w:szCs w:val="24"/>
        </w:rPr>
        <w:t>24. listopada</w:t>
      </w:r>
      <w:r w:rsidR="00297C96">
        <w:rPr>
          <w:rFonts w:hAnsi="Times New Roman" w:ascii="Times New Roman"/>
          <w:noProof w:val="false"/>
          <w:szCs w:val="24"/>
        </w:rPr>
        <w:t xml:space="preserve"> 2018</w:t>
      </w:r>
      <w:r w:rsidR="00DC6D7E" w:rsidRPr="00E661FA">
        <w:rPr>
          <w:rFonts w:hAnsi="Times New Roman" w:ascii="Times New Roman"/>
          <w:noProof w:val="false"/>
          <w:szCs w:val="24"/>
        </w:rPr>
        <w:t xml:space="preserve">. u </w:t>
      </w:r>
      <w:r w:rsidR="00A800D4">
        <w:rPr>
          <w:rFonts w:hAnsi="Times New Roman" w:ascii="Times New Roman"/>
          <w:noProof w:val="false"/>
          <w:szCs w:val="24"/>
        </w:rPr>
        <w:t>9,</w:t>
      </w:r>
      <w:r w:rsidR="00710505">
        <w:rPr>
          <w:rFonts w:hAnsi="Times New Roman" w:ascii="Times New Roman"/>
          <w:noProof w:val="false"/>
          <w:szCs w:val="24"/>
        </w:rPr>
        <w:t>4</w:t>
      </w:r>
      <w:r w:rsidR="00925150">
        <w:rPr>
          <w:rFonts w:hAnsi="Times New Roman" w:ascii="Times New Roman"/>
          <w:noProof w:val="false"/>
          <w:szCs w:val="24"/>
        </w:rPr>
        <w:t>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A800D4">
        <w:rPr>
          <w:rFonts w:hAnsi="Times New Roman" w:ascii="Times New Roman"/>
          <w:noProof w:val="false"/>
          <w:szCs w:val="24"/>
        </w:rPr>
        <w:t>Milan Kanjer</w:t>
      </w:r>
    </w:p>
    <w:p w:rsidRDefault="008174D0" w:rsidP="00DC6D7E" w:rsidR="009211B8" w:rsidRPr="00122A4D">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A800D4">
        <w:rPr>
          <w:rFonts w:hAnsi="Times New Roman" w:ascii="Times New Roman"/>
        </w:rPr>
        <w:t>TRANS E.A.S.T. d.o.o. Žminj, po punomoćnici J. Božović, odvjetnici</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A800D4" w:rsidP="00A800D4" w:rsidR="00A800D4"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A800D4">
        <w:rPr>
          <w:rFonts w:hAnsi="Times New Roman" w:ascii="Times New Roman"/>
          <w:szCs w:val="24"/>
        </w:rPr>
        <w:t>27. rujna</w:t>
      </w:r>
      <w:r w:rsidR="00B531BA">
        <w:rPr>
          <w:rFonts w:hAnsi="Times New Roman" w:ascii="Times New Roman"/>
          <w:szCs w:val="24"/>
        </w:rPr>
        <w:t xml:space="preserve"> 2018.</w:t>
      </w:r>
    </w:p>
    <w:p w:rsidRDefault="00835057" w:rsidP="00737A4B" w:rsidR="00835057"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835057">
        <w:rPr>
          <w:rFonts w:hAnsi="Times New Roman" w:ascii="Times New Roman"/>
          <w:szCs w:val="24"/>
        </w:rPr>
        <w:t>, v.r.</w:t>
      </w:r>
      <w:r w:rsidR="006B2A61" w:rsidRPr="00E661FA">
        <w:rPr>
          <w:rFonts w:hAnsi="Times New Roman" w:ascii="Times New Roman"/>
          <w:szCs w:val="24"/>
        </w:rPr>
        <w:t xml:space="preserve"> </w:t>
      </w:r>
    </w:p>
    <w:p w:rsidRDefault="00835057" w:rsidP="00E661FA" w:rsidR="00835057">
      <w:pPr>
        <w:pStyle w:val="Tijeloteksta"/>
        <w:jc w:val="left"/>
        <w:rPr>
          <w:rFonts w:hAnsi="Times New Roman" w:ascii="Times New Roman"/>
          <w:szCs w:val="24"/>
        </w:rPr>
      </w:pP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Za točnost otpravka-</w:t>
      </w: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ovlašteni službenik:</w:t>
      </w:r>
    </w:p>
    <w:p w:rsidRDefault="00835057" w:rsidP="00835057" w:rsidR="00835057" w:rsidRPr="00E661FA">
      <w:pPr>
        <w:pStyle w:val="Tijeloteksta"/>
        <w:tabs>
          <w:tab w:pos="6780" w:val="left"/>
        </w:tabs>
        <w:jc w:val="left"/>
        <w:rPr>
          <w:rFonts w:hAnsi="Times New Roman" w:ascii="Times New Roman"/>
          <w:szCs w:val="24"/>
        </w:rPr>
      </w:pPr>
      <w:r>
        <w:rPr>
          <w:rFonts w:hAnsi="Times New Roman" w:ascii="Times New Roman"/>
          <w:szCs w:val="24"/>
        </w:rPr>
        <w:tab/>
      </w:r>
      <w:r w:rsidRPr="00835057">
        <w:rPr>
          <w:rFonts w:hAnsi="Times New Roman" w:ascii="Times New Roman"/>
          <w:szCs w:val="24"/>
        </w:rPr>
        <w:t>Renata Klokočki</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p>
    <w:sectPr w:rsidSect="00A800D4" w:rsidR="002F1A95" w:rsidRPr="00E661FA">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1993">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A800D4">
      <w:rPr>
        <w:rFonts w:hAnsi="Times New Roman" w:ascii="Times New Roman"/>
      </w:rPr>
      <w:t>6216/16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10BC2"/>
    <w:rsid w:val="00122A4D"/>
    <w:rsid w:val="00150563"/>
    <w:rsid w:val="0019336E"/>
    <w:rsid w:val="001E1440"/>
    <w:rsid w:val="001E4F70"/>
    <w:rsid w:val="00255914"/>
    <w:rsid w:val="00297C96"/>
    <w:rsid w:val="002D57AE"/>
    <w:rsid w:val="002E02C4"/>
    <w:rsid w:val="002F1A95"/>
    <w:rsid w:val="00304EE3"/>
    <w:rsid w:val="00323B40"/>
    <w:rsid w:val="003551DA"/>
    <w:rsid w:val="00466CE8"/>
    <w:rsid w:val="00573F20"/>
    <w:rsid w:val="005F7FEF"/>
    <w:rsid w:val="006122EB"/>
    <w:rsid w:val="006415C3"/>
    <w:rsid w:val="00646E4B"/>
    <w:rsid w:val="006B2A61"/>
    <w:rsid w:val="006D1224"/>
    <w:rsid w:val="00707DEB"/>
    <w:rsid w:val="00710505"/>
    <w:rsid w:val="00713F90"/>
    <w:rsid w:val="00737A4B"/>
    <w:rsid w:val="0074474B"/>
    <w:rsid w:val="007A11F1"/>
    <w:rsid w:val="007A5CB4"/>
    <w:rsid w:val="007C72DF"/>
    <w:rsid w:val="00805FBC"/>
    <w:rsid w:val="008174D0"/>
    <w:rsid w:val="008259F0"/>
    <w:rsid w:val="00835057"/>
    <w:rsid w:val="00836760"/>
    <w:rsid w:val="00850E63"/>
    <w:rsid w:val="008B7609"/>
    <w:rsid w:val="00900EB6"/>
    <w:rsid w:val="0090409B"/>
    <w:rsid w:val="009211B8"/>
    <w:rsid w:val="00925150"/>
    <w:rsid w:val="009432E4"/>
    <w:rsid w:val="0096275C"/>
    <w:rsid w:val="009872C3"/>
    <w:rsid w:val="00993C1C"/>
    <w:rsid w:val="009C4F5D"/>
    <w:rsid w:val="00A6611B"/>
    <w:rsid w:val="00A800D4"/>
    <w:rsid w:val="00AD15F9"/>
    <w:rsid w:val="00AF459B"/>
    <w:rsid w:val="00B1413E"/>
    <w:rsid w:val="00B314E8"/>
    <w:rsid w:val="00B531BA"/>
    <w:rsid w:val="00B678F4"/>
    <w:rsid w:val="00B72581"/>
    <w:rsid w:val="00B9740B"/>
    <w:rsid w:val="00C10BDA"/>
    <w:rsid w:val="00C42C88"/>
    <w:rsid w:val="00CA4016"/>
    <w:rsid w:val="00CE1993"/>
    <w:rsid w:val="00D12042"/>
    <w:rsid w:val="00DC6D7E"/>
    <w:rsid w:val="00E16609"/>
    <w:rsid w:val="00E16B95"/>
    <w:rsid w:val="00E54B36"/>
    <w:rsid w:val="00E566DD"/>
    <w:rsid w:val="00E661FA"/>
    <w:rsid w:val="00E6766B"/>
    <w:rsid w:val="00EB7440"/>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CE1993"/>
    <w:rPr>
      <w:color w:val="808080"/>
      <w:bdr w:space="0" w:sz="0" w:color="auto" w:val="none"/>
      <w:shd w:fill="auto" w:color="auto" w:val="clear"/>
    </w:rPr>
  </w:style>
  <w:style w:customStyle="true" w:styleId="eSPISCCParagraphDefaultFont" w:type="character">
    <w:name w:val="eSPIS_CC_Paragraph Default Font"/>
    <w:basedOn w:val="Zadanifontodlomka"/>
    <w:rsid w:val="00CE19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19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E19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19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CE1993"/>
    <w:rPr>
      <w:color w:val="808080"/>
      <w:bdr w:color="auto" w:space="0" w:sz="0" w:val="none"/>
      <w:shd w:color="auto" w:fill="auto" w:val="clear"/>
    </w:rPr>
  </w:style>
  <w:style w:customStyle="1" w:styleId="eSPISCCParagraphDefaultFont" w:type="character">
    <w:name w:val="eSPIS_CC_Paragraph Default Font"/>
    <w:basedOn w:val="Zadanifontodlomka"/>
    <w:rsid w:val="00CE19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19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E19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19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punomoćnica sudionika u postupku BRALO GRADNJA d.o.o. za građenje i usluge u stečaju</item>
      <item>Odvjetničko društvo Mačešić &amp; Partneri</item>
    </izvorni_sadrzaj>
    <derivirana_varijabla naziv="DomainObject.Predmet.OstaliListFormated_1">
      <item>Friedrich Želimir Bralo</item>
      <item>Ivana Luetić Mihoci punomoćnica sudionika u postupku BRALO GRADNJA d.o.o. za građenje i usluge u stečaju</item>
      <item>Odvjetničko društvo Mačešić &amp; Partneri</item>
    </derivirana_varijabla>
  </DomainObject.Predmet.OstaliListFormated>
  <DomainObject.Predmet.OstaliListFormatedOIB>
    <izvorni_sadrzaj>
      <item>Friedrich Želimir Bralo, OIB 07273030038</item>
      <item>Ivana Luetić Mihoci, OIB 84149388706 punomoćnica sudionika u postupku BRALO GRADNJA d.o.o. za građenje i usluge u stečaju</item>
      <item>Odvjetničko društvo Mačešić &amp; Partneri</item>
    </izvorni_sadrzaj>
    <derivirana_varijabla naziv="DomainObject.Predmet.OstaliListFormatedOIB_1">
      <item>Friedrich Želimir Bralo, OIB 07273030038</item>
      <item>Ivana Luetić Mihoci, OIB 84149388706 punomoćnica sudionika u postupku BRALO GRADNJA d.o.o. za građenje i usluge u stečaju</item>
      <item>Odvjetničko društvo Mačešić &amp; Partneri</item>
    </derivirana_varijabla>
  </DomainObject.Predmet.OstaliListFormatedOIB>
  <DomainObject.Predmet.OstaliListFormatedWithAdress>
    <izvorni_sadrzaj>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_1">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derivirana_varijabla>
  </DomainObject.Predmet.OstaliListFormatedWithAdressOIB>
  <DomainObject.Predmet.OstaliListNazivFormated>
    <izvorni_sadrzaj>
      <item>Friedrich Želimir Bralo</item>
      <item>Ivana Luetić Mihoci</item>
      <item>Odvjetničko društvo Mačešić &amp; Partneri</item>
    </izvorni_sadrzaj>
    <derivirana_varijabla naziv="DomainObject.Predmet.OstaliListNazivFormated_1">
      <item>Friedrich Želimir Bralo</item>
      <item>Ivana Luetić Mihoci</item>
      <item>Odvjetničko društvo Mačešić &amp; Partneri</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zvorni_sadrzaj>
    <derivirana_varijabla naziv="DomainObject.Predmet.OstaliListNazivFormatedOIB_1">
      <item>Friedrich 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383</properties:Words>
  <properties:Characters>1981</properties:Characters>
  <properties:Lines>63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2018-09-27T12:32:00Z</dcterms:created>
  <dc:creator>x</dc:creator>
  <cp:lastModifiedBy>Renata Klokočki</cp:lastModifiedBy>
  <cp:lastPrinted>2018-09-27T12:32:00Z</cp:lastPrinted>
  <dcterms:modified xmlns:xsi="http://www.w3.org/2001/XMLSchema-instance" xsi:type="dcterms:W3CDTF">2018-09-27T12:32:00Z</dcterms:modified>
  <cp:revision>3</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KUPOVNINE-BRALO GRADNJA-3.Etaža.docx)</vt:lpwstr>
  </prop:property>
  <prop:property name="CC_coloring" pid="4" fmtid="{D5CDD505-2E9C-101B-9397-08002B2CF9AE}">
    <vt:bool>false</vt:bool>
  </prop:property>
  <prop:property name="BrojStranica" pid="5" fmtid="{D5CDD505-2E9C-101B-9397-08002B2CF9AE}">
    <vt:i4>2</vt:i4>
  </prop:property>
</prop:Properties>
</file>