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23C4F" w:rsidR="004D2049" w:rsidRPr="004D2049">
        <w:tc>
          <w:tcPr>
            <w:tcW w:type="dxa" w:w="2985"/>
            <w:shd w:fill="auto" w:color="auto" w:val="clear"/>
          </w:tcPr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bookmarkStart w:name="_GoBack" w:id="0"/>
            <w:bookmarkEnd w:id="0"/>
            <w:r w:rsidRPr="004D2049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Republika Hrvatska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Trgovački sud u Varaždinu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f45c874" w14:paraId="f45c874" w:rsidRDefault="004D2049" w:rsidP="004D2049" w:rsidR="004D2049" w:rsidRPr="004D2049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23C4F" w:rsidR="004D2049" w:rsidRPr="004D2049">
        <w:trPr>
          <w:jc w:val="right"/>
        </w:trPr>
        <w:tc>
          <w:tcPr>
            <w:tcW w:type="dxa" w:w="4320"/>
          </w:tcPr>
          <w:p w:rsidRDefault="00B523E6" w:rsidP="004D2049" w:rsidR="004D2049" w:rsidRPr="004D2049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St-104/2018-8</w:t>
            </w:r>
          </w:p>
        </w:tc>
      </w:tr>
    </w:tbl>
    <w:p w:rsidRDefault="004D2049" w:rsidP="004D2049" w:rsidR="004D2049" w:rsidRPr="004D2049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>R E P U B L I K A   H R V A T S K A</w:t>
      </w: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4D2049" w:rsidP="004D2049" w:rsid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 xml:space="preserve">R J E Š E NJ E   </w:t>
      </w:r>
    </w:p>
    <w:p w:rsidRDefault="00901FCB" w:rsidP="004D2049" w:rsidR="00901FCB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CD4711" w:rsidP="000A275A" w:rsidR="00CD4711">
      <w:pPr>
        <w:pStyle w:val="Zaglavlje"/>
        <w:jc w:val="right"/>
      </w:pPr>
    </w:p>
    <w:p w:rsidRDefault="00B523E6" w:rsidP="00B523E6" w:rsidR="00B523E6" w:rsidRPr="00B523E6">
      <w:pPr>
        <w:spacing w:lineRule="auto" w:line="240" w:after="0"/>
        <w:jc w:val="both"/>
        <w:rPr>
          <w:rFonts w:eastAsia="Calibri"/>
        </w:rPr>
      </w:pPr>
      <w:r w:rsidRPr="00B523E6">
        <w:rPr>
          <w:rFonts w:eastAsia="Calibri"/>
        </w:rPr>
        <w:tab/>
        <w:t xml:space="preserve">Trgovački sud u Varaždinu, po sutkinji toga suda Meliti Poljanec Bubaš, kao stečajnoj sutkinji, u stečajnom predmetu povodom prijedloga predlagatelja Financijske agencije Regionalni centar Zagreb, Podružnica Varaždin, Augusta Cesarca 2, Varaždin,  za otvaranje stečajnog postupka nad dužnikom MBO PROJEKT j.d.o.o., Varaždin, Pavlinska 5, OIB: 93781261504, dana </w:t>
      </w:r>
      <w:r>
        <w:rPr>
          <w:rFonts w:eastAsia="Calibri"/>
        </w:rPr>
        <w:t xml:space="preserve">17. svibnja 2018. </w:t>
      </w:r>
      <w:r w:rsidRPr="00B523E6">
        <w:rPr>
          <w:rFonts w:eastAsia="Calibri"/>
        </w:rPr>
        <w:t xml:space="preserve">                                          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7F29BC">
      <w:pPr>
        <w:spacing w:lineRule="auto" w:line="240" w:after="0"/>
        <w:jc w:val="center"/>
      </w:pPr>
      <w:r w:rsidRPr="007F29BC">
        <w:t xml:space="preserve">r i j e š i o  </w:t>
      </w:r>
      <w:r w:rsidR="004D2049" w:rsidRPr="007F29BC">
        <w:t xml:space="preserve"> </w:t>
      </w:r>
      <w:r w:rsidR="00804BB0" w:rsidRPr="007F29BC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 w:rsidRPr="003517FD">
      <w:pPr>
        <w:spacing w:lineRule="auto" w:line="240" w:after="0"/>
        <w:jc w:val="both"/>
      </w:pPr>
    </w:p>
    <w:p w:rsidRDefault="00901FCB" w:rsidP="00EC2B21" w:rsidR="00EC2B21" w:rsidRPr="003517FD">
      <w:pPr>
        <w:spacing w:lineRule="auto" w:line="240" w:after="0"/>
        <w:jc w:val="both"/>
      </w:pPr>
      <w:r>
        <w:tab/>
      </w:r>
      <w:r w:rsidR="00EC2B21" w:rsidRPr="003517FD">
        <w:t xml:space="preserve">I. Ročište radi </w:t>
      </w:r>
      <w:r w:rsidR="002F4DC4" w:rsidRPr="003517FD">
        <w:t>očitovanja</w:t>
      </w:r>
      <w:r w:rsidR="00EC2B21"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="00EC2B21" w:rsidRPr="003517FD">
        <w:t xml:space="preserve"> </w:t>
      </w:r>
      <w:r w:rsidR="002F4DC4" w:rsidRPr="003517FD">
        <w:t>71/15</w:t>
      </w:r>
      <w:r w:rsidR="004D2049">
        <w:t xml:space="preserve">, 104/17, </w:t>
      </w:r>
      <w:r w:rsidR="00EC2B21" w:rsidRPr="003517FD">
        <w:t xml:space="preserve">dalje SZ) i radi utvrđivanja uvjeta za otvaranje stečajnog postupka nad dužnikom zakazuje se za </w:t>
      </w:r>
    </w:p>
    <w:p w:rsidRDefault="00980C3B" w:rsidP="00804BB0" w:rsidR="00980C3B">
      <w:pPr>
        <w:spacing w:lineRule="auto" w:line="240" w:after="0"/>
        <w:jc w:val="both"/>
      </w:pPr>
    </w:p>
    <w:p w:rsidRDefault="008A5D93" w:rsidP="00804BB0" w:rsidR="008A5D93" w:rsidRPr="003517FD">
      <w:pPr>
        <w:spacing w:lineRule="auto" w:line="240" w:after="0"/>
        <w:jc w:val="both"/>
      </w:pPr>
    </w:p>
    <w:p w:rsidRDefault="00D113D7" w:rsidP="00804BB0" w:rsidR="00804BB0" w:rsidRPr="004D2049">
      <w:pPr>
        <w:spacing w:lineRule="auto" w:line="240" w:after="0"/>
        <w:jc w:val="center"/>
      </w:pPr>
      <w:r>
        <w:t>1</w:t>
      </w:r>
      <w:r w:rsidR="00B523E6">
        <w:t>1</w:t>
      </w:r>
      <w:r w:rsidR="00FB4853">
        <w:t>. srpnja</w:t>
      </w:r>
      <w:r w:rsidR="00901FCB">
        <w:t xml:space="preserve"> 2018. u </w:t>
      </w:r>
      <w:r w:rsidR="00B523E6">
        <w:t>8,50</w:t>
      </w:r>
      <w:r w:rsidR="009E656C">
        <w:t xml:space="preserve"> </w:t>
      </w:r>
      <w:r w:rsidR="00901FCB">
        <w:t>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</w:t>
      </w:r>
      <w:r w:rsidR="004D2049">
        <w:t>4/II</w:t>
      </w:r>
      <w:r w:rsidRPr="003517FD">
        <w:t xml:space="preserve">, a na koje se </w:t>
      </w:r>
      <w:r w:rsidR="008A5D93">
        <w:t>dostavom ovoga rješenja poziva</w:t>
      </w:r>
      <w:r w:rsidR="00FB4853">
        <w:t>ju:</w:t>
      </w:r>
    </w:p>
    <w:p w:rsidRDefault="00804BB0" w:rsidP="00804BB0" w:rsidR="00804BB0">
      <w:pPr>
        <w:spacing w:lineRule="auto" w:line="240" w:after="0"/>
        <w:jc w:val="both"/>
      </w:pPr>
    </w:p>
    <w:p w:rsidRDefault="008A5D93" w:rsidP="00804BB0" w:rsidR="008A5D93" w:rsidRPr="003517FD">
      <w:pPr>
        <w:spacing w:lineRule="auto" w:line="240" w:after="0"/>
        <w:jc w:val="both"/>
      </w:pPr>
    </w:p>
    <w:p w:rsidRDefault="004D2049" w:rsidP="007678B4" w:rsidR="00FB4853">
      <w:pPr>
        <w:spacing w:lineRule="auto" w:line="240" w:after="0"/>
        <w:jc w:val="both"/>
      </w:pPr>
      <w:r>
        <w:t xml:space="preserve"> - </w:t>
      </w:r>
      <w:r w:rsidR="009E656C">
        <w:t>direktor</w:t>
      </w:r>
      <w:r w:rsidR="00B523E6">
        <w:t xml:space="preserve"> dužnika Andrej Bobetko, iz Varaždina, </w:t>
      </w:r>
      <w:r w:rsidR="0072175A">
        <w:t>Frana Supila 5a.</w:t>
      </w:r>
      <w:r w:rsidR="00D113D7">
        <w:t xml:space="preserve">        </w:t>
      </w:r>
    </w:p>
    <w:p w:rsidRDefault="00804BB0" w:rsidP="00804BB0" w:rsidR="00804BB0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tab/>
      </w:r>
      <w:r w:rsidR="007678B4">
        <w:t xml:space="preserve">II. Nalaže se </w:t>
      </w:r>
      <w:r w:rsidR="000D2935">
        <w:t>zakonsko</w:t>
      </w:r>
      <w:r w:rsidR="00B523E6">
        <w:t xml:space="preserve">m zastupniku </w:t>
      </w:r>
      <w:r w:rsidR="00804BB0">
        <w:t>dužnika da do da</w:t>
      </w:r>
      <w:r>
        <w:t xml:space="preserve">na održavanja ročišta iz točke </w:t>
      </w:r>
      <w:r w:rsidR="00804BB0">
        <w:t xml:space="preserve">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0D2935">
        <w:rPr>
          <w:rFonts w:eastAsia="Times New Roman"/>
          <w:lang w:eastAsia="hr-HR"/>
        </w:rPr>
        <w:t>zakonsk</w:t>
      </w:r>
      <w:r w:rsidR="00B523E6">
        <w:rPr>
          <w:rFonts w:eastAsia="Times New Roman"/>
          <w:lang w:eastAsia="hr-HR"/>
        </w:rPr>
        <w:t>i zastupnik</w:t>
      </w:r>
      <w:r w:rsidR="00D113D7">
        <w:rPr>
          <w:rFonts w:eastAsia="Times New Roman"/>
          <w:lang w:eastAsia="hr-HR"/>
        </w:rPr>
        <w:t xml:space="preserve"> </w:t>
      </w:r>
      <w:r w:rsidR="00F91FA6">
        <w:rPr>
          <w:rFonts w:eastAsia="Times New Roman"/>
          <w:lang w:eastAsia="hr-HR"/>
        </w:rPr>
        <w:t>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901FCB" w:rsidP="004D2049" w:rsidR="00901FCB">
      <w:pPr>
        <w:spacing w:lineRule="auto" w:line="240" w:after="0"/>
      </w:pPr>
    </w:p>
    <w:p w:rsidRDefault="004D2049" w:rsidP="00804BB0" w:rsidR="004D2049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5F3A82" w:rsidP="005F3A82" w:rsidR="005F3A82" w:rsidRPr="005F3A82">
      <w:pPr>
        <w:spacing w:lineRule="auto" w:line="240" w:after="0"/>
        <w:jc w:val="center"/>
        <w:rPr>
          <w:rFonts w:eastAsia="Calibri"/>
        </w:rPr>
      </w:pPr>
      <w:r w:rsidRPr="005F3A82">
        <w:rPr>
          <w:rFonts w:eastAsia="Calibri"/>
        </w:rPr>
        <w:t>Obrazloženje</w:t>
      </w:r>
    </w:p>
    <w:p w:rsidRDefault="005F3A82" w:rsidP="005F3A82" w:rsidR="005F3A82">
      <w:pPr>
        <w:spacing w:lineRule="auto" w:line="240" w:after="0"/>
        <w:jc w:val="both"/>
        <w:rPr>
          <w:rFonts w:eastAsia="Calibri"/>
        </w:rPr>
      </w:pPr>
    </w:p>
    <w:p w:rsidRDefault="00F64CD0" w:rsidP="005F3A82" w:rsidR="00F64CD0" w:rsidRPr="005F3A82">
      <w:pPr>
        <w:spacing w:lineRule="auto" w:line="240" w:after="0"/>
        <w:jc w:val="both"/>
        <w:rPr>
          <w:rFonts w:eastAsia="Calibri"/>
        </w:rPr>
      </w:pPr>
    </w:p>
    <w:p w:rsidRDefault="005F3A82" w:rsidP="005F3A82" w:rsidR="005F3A82" w:rsidRPr="005F3A82">
      <w:pPr>
        <w:spacing w:lineRule="auto" w:line="240" w:after="0"/>
        <w:jc w:val="both"/>
        <w:rPr>
          <w:rFonts w:eastAsia="Calibri"/>
        </w:rPr>
      </w:pPr>
      <w:r w:rsidRPr="005F3A82">
        <w:rPr>
          <w:rFonts w:eastAsia="Calibri"/>
        </w:rPr>
        <w:tab/>
        <w:t xml:space="preserve">Budući da na ročište zakazano za </w:t>
      </w:r>
      <w:r w:rsidR="00D113D7">
        <w:rPr>
          <w:rFonts w:eastAsia="Calibri"/>
        </w:rPr>
        <w:t>16. svibnja</w:t>
      </w:r>
      <w:r w:rsidR="00FB4853">
        <w:rPr>
          <w:rFonts w:eastAsia="Calibri"/>
        </w:rPr>
        <w:t xml:space="preserve"> </w:t>
      </w:r>
      <w:r w:rsidR="00F64CD0">
        <w:rPr>
          <w:rFonts w:eastAsia="Calibri"/>
        </w:rPr>
        <w:t>2018.</w:t>
      </w:r>
      <w:r w:rsidRPr="005F3A82">
        <w:rPr>
          <w:rFonts w:eastAsia="Calibri"/>
        </w:rPr>
        <w:t xml:space="preserve"> nije pristupi</w:t>
      </w:r>
      <w:r w:rsidR="00B523E6">
        <w:rPr>
          <w:rFonts w:eastAsia="Calibri"/>
        </w:rPr>
        <w:t>o zakonski zastupnik</w:t>
      </w:r>
      <w:r w:rsidR="00D113D7">
        <w:rPr>
          <w:rFonts w:eastAsia="Calibri"/>
        </w:rPr>
        <w:t xml:space="preserve"> d</w:t>
      </w:r>
      <w:r w:rsidRPr="005F3A82">
        <w:rPr>
          <w:rFonts w:eastAsia="Calibri"/>
        </w:rPr>
        <w:t>užnika, valjalo je odrediti novi termin ročišta i ponovno pozvati osobe iz točke I/ izreke.</w:t>
      </w:r>
    </w:p>
    <w:p w:rsidRDefault="005F3A82" w:rsidP="005F3A82" w:rsidR="005F3A82" w:rsidRPr="005F3A82">
      <w:pPr>
        <w:spacing w:lineRule="auto" w:line="240" w:after="0"/>
        <w:rPr>
          <w:rFonts w:eastAsia="Calibri"/>
        </w:rPr>
      </w:pP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4D2049">
      <w:pPr>
        <w:spacing w:lineRule="auto" w:line="240" w:after="0"/>
        <w:jc w:val="center"/>
      </w:pPr>
      <w:r>
        <w:t>U Varaždinu</w:t>
      </w:r>
      <w:r w:rsidR="004D2049">
        <w:t xml:space="preserve"> </w:t>
      </w:r>
      <w:r w:rsidR="00DC5628">
        <w:t>1</w:t>
      </w:r>
      <w:r w:rsidR="00D113D7">
        <w:t>7</w:t>
      </w:r>
      <w:r w:rsidR="00FB4853">
        <w:t xml:space="preserve">. svibnja </w:t>
      </w:r>
      <w:r w:rsidR="00F64CD0">
        <w:t xml:space="preserve">2018.  </w:t>
      </w:r>
      <w:r w:rsidR="004D2049">
        <w:t xml:space="preserve">       </w:t>
      </w:r>
    </w:p>
    <w:p w:rsidRDefault="004D2049" w:rsidP="00804BB0" w:rsidR="004D2049">
      <w:pPr>
        <w:spacing w:lineRule="auto" w:line="240" w:after="0"/>
        <w:jc w:val="center"/>
      </w:pPr>
    </w:p>
    <w:p w:rsidRDefault="004D2049" w:rsidP="00804BB0" w:rsidR="004D2049">
      <w:pPr>
        <w:spacing w:lineRule="auto" w:line="240" w:after="0"/>
        <w:jc w:val="center"/>
      </w:pPr>
    </w:p>
    <w:p w:rsidRDefault="004D2049" w:rsidP="00AC245E" w:rsidR="00804BB0">
      <w:pPr>
        <w:spacing w:lineRule="auto" w:line="240" w:after="0"/>
        <w:ind w:left="4956"/>
        <w:jc w:val="center"/>
      </w:pPr>
      <w:r>
        <w:t>Sutkinja</w:t>
      </w:r>
    </w:p>
    <w:p w:rsidRDefault="004D2049" w:rsidP="00AC245E" w:rsidR="004D2049">
      <w:pPr>
        <w:spacing w:lineRule="auto" w:line="240" w:after="0"/>
        <w:ind w:left="10620"/>
        <w:jc w:val="center"/>
      </w:pPr>
    </w:p>
    <w:p w:rsidRDefault="004D2049" w:rsidP="00AC245E" w:rsidR="004D2049">
      <w:pPr>
        <w:spacing w:lineRule="auto" w:line="240" w:after="0"/>
        <w:ind w:left="4956"/>
        <w:jc w:val="center"/>
      </w:pPr>
      <w:r>
        <w:t>Melita Poljanec Bubaš</w:t>
      </w:r>
      <w:r w:rsidR="00010116">
        <w:t>, v.r.</w:t>
      </w:r>
    </w:p>
    <w:p w:rsidRDefault="00010116" w:rsidP="00AC245E" w:rsidR="00010116">
      <w:pPr>
        <w:spacing w:lineRule="auto" w:line="240" w:after="0"/>
        <w:ind w:left="4956"/>
        <w:jc w:val="center"/>
      </w:pPr>
    </w:p>
    <w:p w:rsidRDefault="00010116" w:rsidP="00AC245E" w:rsidR="00010116">
      <w:pPr>
        <w:spacing w:lineRule="auto" w:line="240" w:after="0"/>
        <w:ind w:left="4956"/>
        <w:jc w:val="center"/>
      </w:pPr>
      <w:r>
        <w:t xml:space="preserve">Za točnost otpravka-ovlašteni službenik: </w:t>
      </w:r>
    </w:p>
    <w:p w:rsidRDefault="007A121F" w:rsidP="00AC245E" w:rsidR="007A121F">
      <w:pPr>
        <w:spacing w:lineRule="auto" w:line="240" w:after="0"/>
        <w:ind w:left="4956"/>
        <w:jc w:val="center"/>
      </w:pPr>
    </w:p>
    <w:p w:rsidRDefault="00A518B2" w:rsidP="00AC245E" w:rsidR="00A518B2">
      <w:pPr>
        <w:spacing w:lineRule="auto" w:line="240" w:after="0"/>
        <w:ind w:left="4956"/>
        <w:jc w:val="center"/>
      </w:pPr>
    </w:p>
    <w:p w:rsidRDefault="00FB4853" w:rsidP="00B523E6" w:rsidR="00FB4853">
      <w:pPr>
        <w:spacing w:lineRule="auto" w:line="240" w:after="0"/>
      </w:pPr>
    </w:p>
    <w:p w:rsidRDefault="007B1EB7" w:rsidP="00AC245E" w:rsidR="007B1EB7">
      <w:pPr>
        <w:spacing w:lineRule="auto" w:line="240" w:after="0"/>
        <w:ind w:left="4956"/>
        <w:jc w:val="center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</w:t>
      </w:r>
      <w:r w:rsidR="004D2049">
        <w:t xml:space="preserve">puta o pravnom lijeku: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B523E6">
        <w:t>MBO PROJEKT j.d.o.o.,</w:t>
      </w:r>
      <w:r w:rsidR="009E656C">
        <w:t xml:space="preserve"> </w:t>
      </w:r>
      <w:r w:rsidR="002F6617">
        <w:t>putem e-oglasne ploče suda</w:t>
      </w:r>
      <w:r w:rsidR="00E3481F">
        <w:t xml:space="preserve">     </w:t>
      </w:r>
      <w:r w:rsidR="004D2049">
        <w:t xml:space="preserve">             </w:t>
      </w:r>
    </w:p>
    <w:p w:rsidRDefault="005C102C" w:rsidP="005C102C" w:rsidR="00FB4853">
      <w:pPr>
        <w:spacing w:lineRule="auto" w:line="240" w:after="0"/>
        <w:jc w:val="both"/>
      </w:pPr>
      <w:r w:rsidRPr="005C102C">
        <w:t xml:space="preserve">- </w:t>
      </w:r>
      <w:r w:rsidR="004D2049">
        <w:t>zakonsk</w:t>
      </w:r>
      <w:r w:rsidR="00B523E6">
        <w:t xml:space="preserve">i zastupnik dužnika Andrej Bobetko, iz Varaždina, </w:t>
      </w:r>
      <w:r w:rsidR="0072175A">
        <w:t>Frana Supila 5a</w:t>
      </w:r>
      <w:r w:rsidR="00D113D7">
        <w:t xml:space="preserve">           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68F" w:rsidP="00CD4711" w:rsidR="0070768F">
      <w:pPr>
        <w:spacing w:lineRule="auto" w:line="240" w:after="0"/>
      </w:pPr>
      <w:r>
        <w:separator/>
      </w:r>
    </w:p>
  </w:endnote>
  <w:end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68F" w:rsidP="00CD4711" w:rsidR="0070768F">
      <w:pPr>
        <w:spacing w:lineRule="auto" w:line="240" w:after="0"/>
      </w:pPr>
      <w:r>
        <w:separator/>
      </w:r>
    </w:p>
  </w:footnote>
  <w:foot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08B6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91979" w:rsidR="00B523E6" w:rsidRPr="004D2049">
      <w:trPr>
        <w:jc w:val="right"/>
      </w:trPr>
      <w:tc>
        <w:tcPr>
          <w:tcW w:type="dxa" w:w="4320"/>
        </w:tcPr>
        <w:p w:rsidRDefault="00B523E6" w:rsidP="00E91979" w:rsidR="00B523E6" w:rsidRPr="004D2049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St-104/2018-8</w:t>
          </w:r>
        </w:p>
      </w:tc>
    </w:tr>
  </w:tbl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0116"/>
    <w:rsid w:val="00066C4E"/>
    <w:rsid w:val="00077412"/>
    <w:rsid w:val="000A275A"/>
    <w:rsid w:val="000D2935"/>
    <w:rsid w:val="00104FDD"/>
    <w:rsid w:val="0018621F"/>
    <w:rsid w:val="00195D08"/>
    <w:rsid w:val="001A2133"/>
    <w:rsid w:val="001D0CA0"/>
    <w:rsid w:val="001D7A96"/>
    <w:rsid w:val="00277DA7"/>
    <w:rsid w:val="002F4DC4"/>
    <w:rsid w:val="002F6617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4D2049"/>
    <w:rsid w:val="00505DB1"/>
    <w:rsid w:val="005070A0"/>
    <w:rsid w:val="00513DE4"/>
    <w:rsid w:val="005208B6"/>
    <w:rsid w:val="005325BE"/>
    <w:rsid w:val="00547BA8"/>
    <w:rsid w:val="0055467A"/>
    <w:rsid w:val="005654A6"/>
    <w:rsid w:val="00583C9D"/>
    <w:rsid w:val="005C102C"/>
    <w:rsid w:val="005C6945"/>
    <w:rsid w:val="005F04AA"/>
    <w:rsid w:val="005F3A82"/>
    <w:rsid w:val="00605C60"/>
    <w:rsid w:val="00620156"/>
    <w:rsid w:val="00656F5F"/>
    <w:rsid w:val="006A4DA1"/>
    <w:rsid w:val="006A5264"/>
    <w:rsid w:val="006D7FF6"/>
    <w:rsid w:val="0070768F"/>
    <w:rsid w:val="007123C6"/>
    <w:rsid w:val="00716D2A"/>
    <w:rsid w:val="0072175A"/>
    <w:rsid w:val="007351D6"/>
    <w:rsid w:val="007678B4"/>
    <w:rsid w:val="00777F98"/>
    <w:rsid w:val="007A121F"/>
    <w:rsid w:val="007B1EB7"/>
    <w:rsid w:val="007C532B"/>
    <w:rsid w:val="007F29BC"/>
    <w:rsid w:val="00804BB0"/>
    <w:rsid w:val="00822D9B"/>
    <w:rsid w:val="00836C48"/>
    <w:rsid w:val="00847A8E"/>
    <w:rsid w:val="0085577B"/>
    <w:rsid w:val="008768BC"/>
    <w:rsid w:val="008A5D93"/>
    <w:rsid w:val="008E5BE7"/>
    <w:rsid w:val="008F4174"/>
    <w:rsid w:val="00901FCB"/>
    <w:rsid w:val="00911B01"/>
    <w:rsid w:val="0092027E"/>
    <w:rsid w:val="00943AB3"/>
    <w:rsid w:val="00960A0B"/>
    <w:rsid w:val="0096218E"/>
    <w:rsid w:val="00980C3B"/>
    <w:rsid w:val="00996B39"/>
    <w:rsid w:val="009E656C"/>
    <w:rsid w:val="00A226FF"/>
    <w:rsid w:val="00A518B2"/>
    <w:rsid w:val="00A710AC"/>
    <w:rsid w:val="00AA771F"/>
    <w:rsid w:val="00AC1C85"/>
    <w:rsid w:val="00AC1CAE"/>
    <w:rsid w:val="00AC245E"/>
    <w:rsid w:val="00AC256F"/>
    <w:rsid w:val="00AC4BF5"/>
    <w:rsid w:val="00AE6E4F"/>
    <w:rsid w:val="00AF590A"/>
    <w:rsid w:val="00B23A1B"/>
    <w:rsid w:val="00B523E6"/>
    <w:rsid w:val="00B64216"/>
    <w:rsid w:val="00BB07B4"/>
    <w:rsid w:val="00C04790"/>
    <w:rsid w:val="00C2092D"/>
    <w:rsid w:val="00C30BDC"/>
    <w:rsid w:val="00CC2EF9"/>
    <w:rsid w:val="00CD4711"/>
    <w:rsid w:val="00D113A9"/>
    <w:rsid w:val="00D113D7"/>
    <w:rsid w:val="00D31C90"/>
    <w:rsid w:val="00D75765"/>
    <w:rsid w:val="00DC5628"/>
    <w:rsid w:val="00E01330"/>
    <w:rsid w:val="00E132CE"/>
    <w:rsid w:val="00E17CBA"/>
    <w:rsid w:val="00E3481F"/>
    <w:rsid w:val="00E87994"/>
    <w:rsid w:val="00EB0C64"/>
    <w:rsid w:val="00EC2B21"/>
    <w:rsid w:val="00F37201"/>
    <w:rsid w:val="00F64CD0"/>
    <w:rsid w:val="00F7065E"/>
    <w:rsid w:val="00F91FA6"/>
    <w:rsid w:val="00FB4853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75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72175A"/>
    <w:rPr>
      <w:rFonts w:eastAsia="Times New Roman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72175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72175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75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72175A"/>
    <w:rPr>
      <w:rFonts w:eastAsia="Times New Roman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72175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72175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897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St-104/2018-8</izvorni_sadrzaj>
    <derivirana_varijabla naziv="DomainObject.Oznaka_1">St-104/2018-8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MBO PROJEKT jednostavno društvo s ograničenom odgovornošću za gospodarenjem otpadom zastupanog po punomoćniku Andrej Bobetko</izvorni_sadrzaj>
    <derivirana_varijabla naziv="DomainObject.Predmet.ProtustrankaFormated_1">  MBO PROJEKT jednostavno društvo s ograničenom odgovornošću za gospodarenjem otpadom zastupanog po punomoćniku Andrej Bobetko</derivirana_varijabla>
  </DomainObject.Predmet.ProtustrankaFormated>
  <DomainObject.Predmet.ProtustrankaFormatedOIB>
    <izvorni_sadrzaj>  MBO PROJEKT jednostavno društvo s ograničenom odgovornošću za gospodarenjem otpadom, OIB 93781261504 zastupanog po punomoćniku Andrej Bobetko</izvorni_sadrzaj>
    <derivirana_varijabla naziv="DomainObject.Predmet.ProtustrankaFormatedOIB_1">  MBO PROJEKT jednostavno društvo s ograničenom odgovornošću za gospodarenjem otpadom, OIB 93781261504 zastupanog po punomoćniku Andrej Bobetko</derivirana_varijabla>
  </DomainObject.Predmet.ProtustrankaFormatedOIB>
  <DomainObject.Predmet.ProtustrankaFormatedWithAdress>
    <izvorni_sadrzaj> MBO PROJEKT jednostavno društvo s ograničenom odgovornošću za gospodarenjem otpadom, Pavlinska 5, 42000 Varaždin zastupanog po punomoćniku Andrej Bobetko</izvorni_sadrzaj>
    <derivirana_varijabla naziv="DomainObject.Predmet.ProtustrankaFormatedWithAdress_1"> MBO PROJEKT jednostavno društvo s ograničenom odgovornošću za gospodarenjem otpadom, Pavlinska 5, 42000 Varaždin zastupanog po punomoćniku Andrej Bobetko</derivirana_varijabla>
  </DomainObject.Predmet.ProtustrankaFormatedWithAdress>
  <DomainObject.Predmet.ProtustrankaFormatedWithAdressOIB>
    <izvorni_sadrzaj> MBO PROJEKT jednostavno društvo s ograničenom odgovornošću za gospodarenjem otpadom, OIB 93781261504, Pavlinska 5, 42000 Varaždin zastupanog po punomoćniku Andrej Bobetko</izvorni_sadrzaj>
    <derivirana_varijabla naziv="DomainObject.Predmet.ProtustrankaFormatedWithAdressOIB_1"> MBO PROJEKT jednostavno društvo s ograničenom odgovornošću za gospodarenjem otpadom, OIB 93781261504, Pavlinska 5, 42000 Varaždin zastupanog po punomoćniku Andrej Bobetko</derivirana_varijabla>
  </DomainObject.Predmet.ProtustrankaFormatedWithAdressOIB>
  <DomainObject.Predmet.ProtustrankaWithAdress>
    <izvorni_sadrzaj>MBO PROJEKT jednostavno društvo s ograničenom odgovornošću za gospodarenjem otpadom Pavlinska 5, 42000 Varaždin</izvorni_sadrzaj>
    <derivirana_varijabla naziv="DomainObject.Predmet.ProtustrankaWithAdress_1">MBO PROJEKT jednostavno društvo s ograničenom odgovornošću za gospodarenjem otpadom Pavlinska 5, 42000 Varaždin</derivirana_varijabla>
  </DomainObject.Predmet.ProtustrankaWithAdress>
  <DomainObject.Predmet.ProtustrankaWithAdressOIB>
    <izvorni_sadrzaj>MBO PROJEKT jednostavno društvo s ograničenom odgovornošću za gospodarenjem otpadom, OIB 93781261504, Pavlinska 5, 42000 Varaždin</izvorni_sadrzaj>
    <derivirana_varijabla naziv="DomainObject.Predmet.ProtustrankaWithAdressOIB_1">MBO PROJEKT jednostavno društvo s ograničenom odgovornošću za gospodarenjem otpadom, OIB 93781261504, Pavlinska 5, 42000 Varaždin</derivirana_varijabla>
  </DomainObject.Predmet.ProtustrankaWithAdressOIB>
  <DomainObject.Predmet.ProtustrankaNazivFormated>
    <izvorni_sadrzaj>MBO PROJEKT jednostavno društvo s ograničenom odgovornošću za gospodarenjem otpadom</izvorni_sadrzaj>
    <derivirana_varijabla naziv="DomainObject.Predmet.ProtustrankaNazivFormated_1">MBO PROJEKT jednostavno društvo s ograničenom odgovornošću za gospodarenjem otpadom</derivirana_varijabla>
  </DomainObject.Predmet.ProtustrankaNazivFormated>
  <DomainObject.Predmet.ProtustrankaNazivFormatedOIB>
    <izvorni_sadrzaj>MBO PROJEKT jednostavno društvo s ograničenom odgovornošću za gospodarenjem otpadom, OIB 93781261504</izvorni_sadrzaj>
    <derivirana_varijabla naziv="DomainObject.Predmet.ProtustrankaNazivFormatedOIB_1">MBO PROJEKT jednostavno društvo s ograničenom odgovornošću za gospodarenjem otpadom, OIB 93781261504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24739.48</izvorni_sadrzaj>
    <derivirana_varijabla naziv="DomainObject.Predmet.TrenutnaVrijednost_1">24739.48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MBO PROJEKT jednostavno društvo s ograničenom odgovornošću za gospodarenjem otpadom zastupanog po punomoćniku Andrej Bobetko</item>
    </izvorni_sadrzaj>
    <derivirana_varijabla naziv="DomainObject.Predmet.ProtuStrankaListFormated_1">
      <item>MBO PROJEKT jednostavno društvo s ograničenom odgovornošću za gospodarenjem otpadom zastupanog po punomoćniku Andrej Bobetko</item>
    </derivirana_varijabla>
  </DomainObject.Predmet.ProtuStrankaListFormated>
  <DomainObject.Predmet.ProtuStrankaListFormatedOIB>
    <izvorni_sadrzaj>
      <item>MBO PROJEKT jednostavno društvo s ograničenom odgovornošću za gospodarenjem otpadom, OIB 93781261504 zastupanog po punomoćniku Andrej Bobetko</item>
    </izvorni_sadrzaj>
    <derivirana_varijabla naziv="DomainObject.Predmet.ProtuStrankaListFormatedOIB_1">
      <item>MBO PROJEKT jednostavno društvo s ograničenom odgovornošću za gospodarenjem otpadom, OIB 93781261504 zastupanog po punomoćniku Andrej Bobetko</item>
    </derivirana_varijabla>
  </DomainObject.Predmet.ProtuStrankaListFormatedOIB>
  <DomainObject.Predmet.ProtuStrankaListFormatedWithAdress>
    <izvorni_sadrzaj>
      <item>MBO PROJEKT jednostavno društvo s ograničenom odgovornošću za gospodarenjem otpadom, Pavlinska 5, 42000 Varaždin zastupanog po punomoćniku Andrej Bobetko</item>
    </izvorni_sadrzaj>
    <derivirana_varijabla naziv="DomainObject.Predmet.ProtuStrankaListFormatedWithAdress_1">
      <item>MBO PROJEKT jednostavno društvo s ograničenom odgovornošću za gospodarenjem otpadom, Pavlinska 5, 42000 Varaždin zastupanog po punomoćniku Andrej Bobetko</item>
    </derivirana_varijabla>
  </DomainObject.Predmet.ProtuStrankaListFormatedWithAdress>
  <DomainObject.Predmet.ProtuStrankaListFormatedWithAdressOIB>
    <izvorni_sadrzaj>
      <item>MBO PROJEKT jednostavno društvo s ograničenom odgovornošću za gospodarenjem otpadom, OIB 93781261504, Pavlinska 5, 42000 Varaždin zastupanog po punomoćniku Andrej Bobetko</item>
    </izvorni_sadrzaj>
    <derivirana_varijabla naziv="DomainObject.Predmet.ProtuStrankaListFormatedWithAdressOIB_1">
      <item>MBO PROJEKT jednostavno društvo s ograničenom odgovornošću za gospodarenjem otpadom, OIB 93781261504, Pavlinska 5, 42000 Varaždin zastupanog po punomoćniku Andrej Bobetko</item>
    </derivirana_varijabla>
  </DomainObject.Predmet.ProtuStrankaListFormatedWithAdressOIB>
  <DomainObject.Predmet.ProtuStrankaListNazivFormated>
    <izvorni_sadrzaj>
      <item>MBO PROJEKT jednostavno društvo s ograničenom odgovornošću za gospodarenjem otpadom</item>
    </izvorni_sadrzaj>
    <derivirana_varijabla naziv="DomainObject.Predmet.ProtuStrankaListNazivFormated_1">
      <item>MBO PROJEKT jednostavno društvo s ograničenom odgovornošću za gospodarenjem otpadom</item>
    </derivirana_varijabla>
  </DomainObject.Predmet.ProtuStrankaListNazivFormated>
  <DomainObject.Predmet.ProtuStrankaListNazivFormatedOIB>
    <izvorni_sadrzaj>
      <item>MBO PROJEKT jednostavno društvo s ograničenom odgovornošću za gospodarenjem otpadom, OIB 93781261504</item>
    </izvorni_sadrzaj>
    <derivirana_varijabla naziv="DomainObject.Predmet.ProtuStrankaListNazivFormatedOIB_1">
      <item>MBO PROJEKT jednostavno društvo s ograničenom odgovornošću za gospodarenjem otpadom, OIB 93781261504</item>
    </derivirana_varijabla>
  </DomainObject.Predmet.ProtuStrankaListNazivFormatedOIB>
  <DomainObject.Predmet.OstaliListFormated>
    <izvorni_sadrzaj>
      <item>Sudski registar</item>
      <item>Andrej Bobetko punomoćnik sudionika u postupku MBO PROJEKT jednostavno društvo s ograničenom odgovornošću za gospodarenjem otpadom</item>
      <item>Županijsko državno odvjetništvo u Varaždinu</item>
    </izvorni_sadrzaj>
    <derivirana_varijabla naziv="DomainObject.Predmet.OstaliListFormated_1">
      <item>Sudski registar</item>
      <item>Andrej Bobetko punomoćnik sudionika u postupku MBO PROJEKT jednostavno društvo s ograničenom odgovornošću za gospodarenjem otpadom</item>
      <item>Županijsko državno odvjetništvo u Varaždinu</item>
    </derivirana_varijabla>
  </DomainObject.Predmet.OstaliListFormated>
  <DomainObject.Predmet.OstaliListFormatedOIB>
    <izvorni_sadrzaj>
      <item>Sudski registar</item>
      <item>Andrej Bobetko, OIB 52598052147 punomoćnik sudionika u postupku MBO PROJEKT jednostavno društvo s ograničenom odgovornošću za gospodarenjem otpadom</item>
      <item>Županijsko državno odvjetništvo u Varaždinu</item>
    </izvorni_sadrzaj>
    <derivirana_varijabla naziv="DomainObject.Predmet.OstaliListFormatedOIB_1">
      <item>Sudski registar</item>
      <item>Andrej Bobetko, OIB 52598052147 punomoćnik sudionika u postupku MBO PROJEKT jednostavno društvo s ograničenom odgovornošću za gospodarenjem otpadom</item>
      <item>Županijsko državno odvjetništvo u Varaždinu</item>
    </derivirana_varijabla>
  </DomainObject.Predmet.OstaliListFormatedOIB>
  <DomainObject.Predmet.OstaliListFormatedWithAdress>
    <izvorni_sadrzaj>
      <item>Sudski registar</item>
      <item>Andrej Bobetko, Frana Supila 5a, 42000 Varaždin punomoćnik sudionika u postupku MBO PROJEKT jednostavno društvo s ograničenom odgovornošću za gospodarenjem otpadom</item>
      <item>Županijsko državno odvjetništvo u Varaždinu, Braće Radić 2, 42000 Varaždin</item>
    </izvorni_sadrzaj>
    <derivirana_varijabla naziv="DomainObject.Predmet.OstaliListFormatedWithAdress_1">
      <item>Sudski registar</item>
      <item>Andrej Bobetko, Frana Supila 5a, 42000 Varaždin punomoćnik sudionika u postupku MBO PROJEKT jednostavno društvo s ograničenom odgovornošću za gospodarenjem otpadom</item>
      <item>Županijsko državno odvjetništvo u Varaždinu, Braće Radić 2, 42000 Varaždin</item>
    </derivirana_varijabla>
  </DomainObject.Predmet.OstaliListFormatedWithAdress>
  <DomainObject.Predmet.OstaliListFormatedWithAdressOIB>
    <izvorni_sadrzaj>
      <item>Sudski registar</item>
      <item>Andrej Bobetko, OIB 52598052147, Frana Supila 5a, 42000 Varaždin punomoćnik sudionika u postupku MBO PROJEKT jednostavno društvo s ograničenom odgovornošću za gospodarenjem otpadom</item>
      <item>Županijsko državno odvjetništvo u Varaždinu, Braće Radić 2, 42000 Varaždin</item>
    </izvorni_sadrzaj>
    <derivirana_varijabla naziv="DomainObject.Predmet.OstaliListFormatedWithAdressOIB_1">
      <item>Sudski registar</item>
      <item>Andrej Bobetko, OIB 52598052147, Frana Supila 5a, 42000 Varaždin punomoćnik sudionika u postupku MBO PROJEKT jednostavno društvo s ograničenom odgovornošću za gospodarenjem otpadom</item>
      <item>Županijsko državno odvjetništvo u Varaždinu, Braće Radić 2, 42000 Varaždin</item>
    </derivirana_varijabla>
  </DomainObject.Predmet.OstaliListFormatedWithAdressOIB>
  <DomainObject.Predmet.OstaliListNazivFormated>
    <izvorni_sadrzaj>
      <item>Sudski registar</item>
      <item>Andrej Bobetko</item>
      <item>Županijsko državno odvjetništvo u Varaždinu</item>
    </izvorni_sadrzaj>
    <derivirana_varijabla naziv="DomainObject.Predmet.OstaliListNazivFormated_1">
      <item>Sudski registar</item>
      <item>Andrej Bobetko</item>
      <item>Županijsko državno odvjetništvo u Varaždinu</item>
    </derivirana_varijabla>
  </DomainObject.Predmet.OstaliListNazivFormated>
  <DomainObject.Predmet.OstaliListNazivFormatedOIB>
    <izvorni_sadrzaj>
      <item>Sudski registar</item>
      <item>Andrej Bobetko, OIB 52598052147</item>
      <item>Županijsko državno odvjetništvo u Varaždinu</item>
    </izvorni_sadrzaj>
    <derivirana_varijabla naziv="DomainObject.Predmet.OstaliListNazivFormatedOIB_1">
      <item>Sudski registar</item>
      <item>Andrej Bobetko, OIB 52598052147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St-104/2018-8</izvorni_sadrzaj>
    <derivirana_varijabla naziv="DomainObject.PoslovniBrojDokumenta_1">St-104/2018-8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MBO PROJEKT jednostavno društvo s ograničenom odgovornošću za gospodarenjem otpadom</izvorni_sadrzaj>
    <derivirana_varijabla naziv="DomainObject.Predmet.ProtustrankaIDrugi_1">MBO PROJEKT jednostavno društvo s ograničenom odgovornošću za gospodarenjem otpadom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MBO PROJEKT jednostavno društvo s ograničenom odgovornošću za gospodarenjem otpadom, OIB 93781261504, Pavlinska 5, 42000 Varaždin</izvorni_sadrzaj>
    <derivirana_varijabla naziv="DomainObject.Predmet.ProtustrankaIDrugiAdressOIB_1">MBO PROJEKT jednostavno društvo s ograničenom odgovornošću za gospodarenjem otpadom, OIB 93781261504,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MBO PROJEKT jednostavno društvo s ograničenom odgovornošću za gospodarenjem otpadom</item>
      <item>Sudski registar</item>
      <item>Andrej Bobetko</item>
      <item>Županijsko državno odvjetništvo u Varaždinu</item>
    </izvorni_sadrzaj>
    <derivirana_varijabla naziv="DomainObject.Predmet.SudioniciListNaziv_1">
      <item>Financijska agencija</item>
      <item>MBO PROJEKT jednostavno društvo s ograničenom odgovornošću za gospodarenjem otpadom</item>
      <item>Sudski registar</item>
      <item>Andrej Bobetko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MBO PROJEKT jednostavno društvo s ograničenom odgovornošću za gospodarenjem otpadom, OIB 93781261504, Pavlinska 5,42000 Varaždin</item>
      <item>Sudski registar</item>
      <item>Andrej Bobetko, OIB 52598052147, Frana Supila 5a,42000 Varaždin</item>
      <item>Županijsko državno odvjetništvo u Varaždinu, Braće Radić 2,42000 Varaždin</item>
    </izvorni_sadrzaj>
    <derivirana_varijabla naziv="DomainObject.Predmet.SudioniciListAdressOIB_1">
      <item>Financijska agencija, OIB 85821130368, Ulica grada Vukovara 70,10000 Zagreb</item>
      <item>MBO PROJEKT jednostavno društvo s ograničenom odgovornošću za gospodarenjem otpadom, OIB 93781261504, Pavlinska 5,42000 Varaždin</item>
      <item>Sudski registar</item>
      <item>Andrej Bobetko, OIB 52598052147, Frana Supila 5a,42000 Varaždin</item>
      <item>Županijsko državno odvjetništvo u Varaždinu,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93781261504</item>
      <item>, OIB null</item>
      <item>, OIB 52598052147</item>
      <item>, OIB null</item>
    </izvorni_sadrzaj>
    <derivirana_varijabla naziv="DomainObject.Predmet.SudioniciListNazivOIB_1">
      <item>, OIB 85821130368</item>
      <item>, OIB 93781261504</item>
      <item>, OIB null</item>
      <item>, OIB 52598052147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56FE0-F054-40A2-8FA4-10585B1A6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1658</properties:Characters>
  <properties:Lines>80</properties:Lines>
  <properties:Paragraphs>26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2016-08-29T11:39:00Z</dcterms:created>
  <dc:creator>Maja Valušnig</dc:creator>
  <cp:lastModifiedBy>Nikolina Cvek</cp:lastModifiedBy>
  <cp:lastPrinted>2018-05-17T06:55:00Z</cp:lastPrinted>
  <dcterms:modified xmlns:xsi="http://www.w3.org/2001/XMLSchema-instance" xsi:type="dcterms:W3CDTF">2018-05-17T06:55:00Z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St-104/2018-8 / Odluka - Rješenje - određeno ročište radi rasprave o uvjetima za otvaranje stečajnog postupka (St-104-18 Rješenje - ročište o uvjetima za otvaranje st. postupka od 17.5.2018..docx)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