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0e53d" w14:paraId="7c0e53d" w:rsidRDefault="00FD59EF" w:rsidP="00FD59EF" w:rsidR="00FD59EF">
      <w:pPr>
        <w:pStyle w:val="Zaglavlje"/>
        <w:tabs>
          <w:tab w:pos="2579" w:val="left"/>
        </w:tabs>
        <w15:collapsed w:val="false"/>
      </w:pPr>
      <w:bookmarkStart w:name="_GoBack" w:id="0"/>
      <w:bookmarkEnd w:id="0"/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FD59EF" w:rsidR="00FD59EF">
        <w:tc>
          <w:tcPr>
            <w:tcW w:type="dxa" w:w="2829"/>
            <w:hideMark/>
          </w:tcPr>
          <w:p w:rsidRDefault="00FD59EF" w:rsidR="00FD59E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11505" cx="474980"/>
                  <wp:effectExtent b="0" r="127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1505" cx="474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D59EF" w:rsidR="00FD59EF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FD59EF" w:rsidR="00FD59E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FD59EF" w:rsidR="00FD59EF">
            <w:pPr>
              <w:spacing w:lineRule="auto" w:line="240" w:after="0"/>
              <w:jc w:val="center"/>
              <w:rPr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:rsidRDefault="00FD59EF" w:rsidP="00FD59EF" w:rsidR="00FD59EF">
      <w:pPr>
        <w:pStyle w:val="Zaglavlje"/>
        <w:jc w:val="right"/>
      </w:pPr>
      <w:r>
        <w:t>Poslovni broj: 4 St-12/18-2</w:t>
      </w:r>
    </w:p>
    <w:p w:rsidRDefault="00FD59EF" w:rsidP="00FD59EF" w:rsidR="00FD59E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D59EF" w:rsidP="00FD59EF" w:rsidR="00FD59E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D59EF" w:rsidP="00FD59EF" w:rsidR="00FD59E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D59EF" w:rsidP="00FD59EF" w:rsidR="00FD59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D59EF" w:rsidP="00FD59EF" w:rsidR="00FD59EF" w:rsidRPr="00FD59EF">
      <w:pPr>
        <w:pStyle w:val="Naslov2"/>
        <w:rPr>
          <w:b w:val="false"/>
          <w:szCs w:val="24"/>
        </w:rPr>
      </w:pPr>
      <w:r w:rsidRPr="00FD59EF">
        <w:rPr>
          <w:b w:val="false"/>
          <w:szCs w:val="24"/>
        </w:rPr>
        <w:t>R J E Š E NJ E</w:t>
      </w:r>
    </w:p>
    <w:p w:rsidRDefault="00FD59EF" w:rsidP="00FD59EF" w:rsidR="00FD59EF" w:rsidRPr="00FD59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D59EF" w:rsidP="00FD59EF" w:rsidR="00FD59EF" w:rsidRPr="00FD59E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59EF">
        <w:rPr>
          <w:rFonts w:cs="Times New Roman" w:hAnsi="Times New Roman" w:ascii="Times New Roman"/>
          <w:sz w:val="24"/>
          <w:szCs w:val="24"/>
        </w:rPr>
        <w:t>Trgovački sud u Varaždinu, po sucu toga suda Iris Hatvalić Nemec, kao stečajnom sucu, u stečajnom predmetu povodom prijedloga  predlagatelja/dužnika MOMENT d.o.o., Koprivnica, Gorička 107, OIB: 52678877196, za pokretanje stečajnog postupka nad predlagateljem/dužnikom MOMENT d.o.o., Koprivnica, Gorička 107, OIB: 52678877196,</w:t>
      </w:r>
      <w:r>
        <w:rPr>
          <w:rFonts w:cs="Times New Roman" w:hAnsi="Times New Roman" w:ascii="Times New Roman"/>
          <w:sz w:val="24"/>
          <w:szCs w:val="24"/>
        </w:rPr>
        <w:t xml:space="preserve"> zastupan po punomoćnici Maji Hrvoj, odvjetnici iz Zagreba,</w:t>
      </w:r>
      <w:r w:rsidRPr="00FD59EF">
        <w:rPr>
          <w:rFonts w:cs="Times New Roman" w:hAnsi="Times New Roman" w:ascii="Times New Roman"/>
          <w:sz w:val="24"/>
          <w:szCs w:val="24"/>
        </w:rPr>
        <w:t xml:space="preserve"> 9. siječnja 2018.</w:t>
      </w:r>
    </w:p>
    <w:p w:rsidRDefault="00FD59EF" w:rsidP="00FD59EF" w:rsidR="00FD59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D59EF" w:rsidP="00FD59EF" w:rsidR="00FD59E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D59EF" w:rsidP="00FD59EF" w:rsidR="00FD59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D59EF" w:rsidP="00FD59EF" w:rsidR="00FD59E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Ročište radi rasprave o pretpostavkama za otvaranje stečajnog postupka (čl. 128. SZ-a) nad </w:t>
      </w:r>
      <w:r w:rsidRPr="00FD59EF">
        <w:rPr>
          <w:rFonts w:cs="Times New Roman" w:hAnsi="Times New Roman" w:ascii="Times New Roman"/>
          <w:sz w:val="24"/>
          <w:szCs w:val="24"/>
        </w:rPr>
        <w:t>predlagateljem/dužnikom MOMENT d.o.o., Koprivnica, Gorička 107, OIB: 52678877196</w:t>
      </w:r>
      <w:r>
        <w:rPr>
          <w:rFonts w:cs="Times New Roman" w:hAnsi="Times New Roman" w:ascii="Times New Roman"/>
          <w:sz w:val="24"/>
          <w:szCs w:val="24"/>
        </w:rPr>
        <w:t xml:space="preserve"> zakazuje se kod ovog suda, soba broj 230/II za dan:</w:t>
      </w:r>
    </w:p>
    <w:p w:rsidRDefault="00FD59EF" w:rsidP="00FD59EF" w:rsidR="00FD59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D59EF" w:rsidP="00FD59EF" w:rsidR="00FD59E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7. veljače 2018. u 9,40 sati</w:t>
      </w:r>
    </w:p>
    <w:p w:rsidRDefault="00FD59EF" w:rsidP="00FD59EF" w:rsidR="00FD59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D59EF" w:rsidP="00FD59EF" w:rsidR="00FD59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koje se pozivaju pristupiti: </w:t>
      </w:r>
    </w:p>
    <w:p w:rsidRDefault="00FD59EF" w:rsidP="00FD59EF" w:rsidR="00FD59EF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predlagatelj/dužnik po pun. Maji Hrvoj, Međimurska br. 21/IV, 10000 Zagreb</w:t>
      </w:r>
    </w:p>
    <w:p w:rsidRDefault="00FD59EF" w:rsidP="00FD59EF" w:rsidR="00FD59EF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direktor dužnika, Štefica Jakupić, Gorička 107, 48000 Koprivnica</w:t>
      </w:r>
    </w:p>
    <w:p w:rsidRDefault="00FD59EF" w:rsidP="00FD59EF" w:rsidR="00FD59EF" w:rsidRPr="00FD59EF">
      <w:pPr>
        <w:pStyle w:val="Odlomakpopisa"/>
        <w:spacing w:lineRule="auto" w:line="240" w:after="0"/>
        <w:ind w:left="1080"/>
        <w:jc w:val="both"/>
      </w:pPr>
      <w:r w:rsidRPr="00FD59EF">
        <w:t xml:space="preserve">   </w:t>
      </w:r>
      <w:r w:rsidRPr="00FD59EF">
        <w:tab/>
      </w:r>
    </w:p>
    <w:p w:rsidRDefault="00FD59EF" w:rsidP="00FD59EF" w:rsidR="00FD59E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9. siječnja 2018.</w:t>
      </w:r>
    </w:p>
    <w:p w:rsidRDefault="00FD59EF" w:rsidP="00FD59EF" w:rsidR="00FD59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D59EF" w:rsidP="00FD59EF" w:rsidR="00FD59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FD59EF" w:rsidP="00FD59EF" w:rsidR="00FD59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D59EF" w:rsidP="008709F8" w:rsidR="001E7AF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Iris Hatvalić Nemec</w:t>
      </w:r>
      <w:r w:rsidR="001E7AF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D59EF" w:rsidP="00FD59EF" w:rsidR="00FD59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D59EF" w:rsidP="00FD59EF" w:rsidR="00FD59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A4B" w:rsidP="00FD59EF" w:rsidR="00134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D59EF" w:rsidP="00FD59EF" w:rsidR="00FD59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FD59EF" w:rsidP="00FD59EF" w:rsidR="00FD59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FD59EF" w:rsidP="00FD59EF" w:rsidR="00FD59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D59EF" w:rsidP="00FD59EF" w:rsidR="00FD59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FD59EF" w:rsidP="00FD59EF" w:rsidR="00FD59EF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predlagatelj/dužnik po pun. Maji Hrvoj, Međimurska br. 21/IV, 10000 Zagreb</w:t>
      </w:r>
    </w:p>
    <w:p w:rsidRDefault="00FD59EF" w:rsidP="00FD59EF" w:rsidR="00FD59EF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direktor dužnika, Štefica Jakupić, Gorička 107, 48000 Koprivnica</w:t>
      </w:r>
    </w:p>
    <w:p w:rsidRDefault="00FD59EF" w:rsidP="00134A4B" w:rsidR="00544ED6" w:rsidRPr="00E56657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sectPr w:rsidR="00544ED6" w:rsidRPr="00E5665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FB0D75"/>
    <w:multiLevelType w:val="hybridMultilevel"/>
    <w:tmpl w:val="19B0D4A4"/>
    <w:lvl w:tplc="149CEB36" w:ilvl="0">
      <w:start w:val="18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5B67"/>
    <w:rsid w:val="00134A4B"/>
    <w:rsid w:val="001E7AF1"/>
    <w:rsid w:val="001F5B67"/>
    <w:rsid w:val="00544ED6"/>
    <w:rsid w:val="008709F8"/>
    <w:rsid w:val="00E56657"/>
    <w:rsid w:val="00FD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59EF"/>
  </w:style>
  <w:style w:styleId="Naslov2" w:type="paragraph">
    <w:name w:val="heading 2"/>
    <w:basedOn w:val="Normal"/>
    <w:next w:val="Normal"/>
    <w:link w:val="Naslov2Char"/>
    <w:semiHidden/>
    <w:unhideWhenUsed/>
    <w:qFormat/>
    <w:rsid w:val="00FD59EF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FD59EF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FD59EF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semiHidden/>
    <w:rsid w:val="00FD59EF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FD59EF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link w:val="OdlomakpopisaChar"/>
    <w:uiPriority w:val="99"/>
    <w:qFormat/>
    <w:rsid w:val="00FD59EF"/>
    <w:pPr>
      <w:ind w:left="720"/>
      <w:contextualSpacing/>
    </w:pPr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59E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59E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09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9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9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9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9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59EF"/>
  </w:style>
  <w:style w:styleId="Naslov2" w:type="paragraph">
    <w:name w:val="heading 2"/>
    <w:basedOn w:val="Normal"/>
    <w:next w:val="Normal"/>
    <w:link w:val="Naslov2Char"/>
    <w:semiHidden/>
    <w:unhideWhenUsed/>
    <w:qFormat/>
    <w:rsid w:val="00FD59EF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FD59EF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FD59EF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semiHidden/>
    <w:rsid w:val="00FD59EF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FD59EF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link w:val="OdlomakpopisaChar"/>
    <w:uiPriority w:val="99"/>
    <w:qFormat/>
    <w:rsid w:val="00FD59EF"/>
    <w:pPr>
      <w:ind w:left="720"/>
      <w:contextualSpacing/>
    </w:pPr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59E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59E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09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9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9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9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9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0065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St-12/2018</izvorni_sadrzaj>
    <derivirana_varijabla naziv="DomainObject.Predmet.OznakaBroj_1">St-12/2018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St-557/2016</izvorni_sadrzaj>
    <derivirana_varijabla naziv="DomainObject.Predmet.PrimjedbaSuca_1">6 St-557/2016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MOMENT društvo s ograničenom odgovornošću za građevinarstvo, trgovinu i usluge</izvorni_sadrzaj>
    <derivirana_varijabla naziv="DomainObject.Predmet.StrankaFormated_1">  MOMENT društvo s ograničenom odgovornošću za građevinarstvo, trgovinu i usluge</derivirana_varijabla>
  </DomainObject.Predmet.StrankaFormated>
  <DomainObject.Predmet.StrankaFormatedOIB>
    <izvorni_sadrzaj>  MOMENT društvo s ograničenom odgovornošću za građevinarstvo, trgovinu i usluge, OIB 52678877196</izvorni_sadrzaj>
    <derivirana_varijabla naziv="DomainObject.Predmet.StrankaFormatedOIB_1">  MOMENT društvo s ograničenom odgovornošću za građevinarstvo, trgovinu i usluge, OIB 52678877196</derivirana_varijabla>
  </DomainObject.Predmet.StrankaFormatedOIB>
  <DomainObject.Predmet.StrankaFormatedWithAdress>
    <izvorni_sadrzaj> MOMENT društvo s ograničenom odgovornošću za građevinarstvo, trgovinu i usluge, Gorička 107, 48000 Koprivnica</izvorni_sadrzaj>
    <derivirana_varijabla naziv="DomainObject.Predmet.StrankaFormatedWithAdress_1"> MOMENT društvo s ograničenom odgovornošću za građevinarstvo, trgovinu i usluge, Gorička 107, 48000 Koprivnica</derivirana_varijabla>
  </DomainObject.Predmet.StrankaFormatedWithAdress>
  <DomainObject.Predmet.StrankaFormatedWithAdressOIB>
    <izvorni_sadrzaj> MOMENT društvo s ograničenom odgovornošću za građevinarstvo, trgovinu i usluge, OIB 52678877196, Gorička 107, 48000 Koprivnica</izvorni_sadrzaj>
    <derivirana_varijabla naziv="DomainObject.Predmet.StrankaFormatedWithAdressOIB_1"> MOMENT društvo s ograničenom odgovornošću za građevinarstvo, trgovinu i usluge, OIB 52678877196, Gorička 107, 48000 Koprivnica</derivirana_varijabla>
  </DomainObject.Predmet.StrankaFormatedWithAdressOIB>
  <DomainObject.Predmet.StrankaWithAdress>
    <izvorni_sadrzaj>MOMENT društvo s ograničenom odgovornošću za građevinarstvo, trgovinu i usluge Gorička 107,48000 Koprivnica</izvorni_sadrzaj>
    <derivirana_varijabla naziv="DomainObject.Predmet.StrankaWithAdress_1">MOMENT društvo s ograničenom odgovornošću za građevinarstvo, trgovinu i usluge Gorička 107,48000 Koprivnica</derivirana_varijabla>
  </DomainObject.Predmet.StrankaWithAdress>
  <DomainObject.Predmet.StrankaWithAdressOIB>
    <izvorni_sadrzaj>MOMENT društvo s ograničenom odgovornošću za građevinarstvo, trgovinu i usluge, OIB 52678877196, Gorička 107,48000 Koprivnica</izvorni_sadrzaj>
    <derivirana_varijabla naziv="DomainObject.Predmet.StrankaWithAdressOIB_1">MOMENT društvo s ograničenom odgovornošću za građevinarstvo, trgovinu i usluge, OIB 52678877196, Gorička 107,48000 Koprivnica</derivirana_varijabla>
  </DomainObject.Predmet.StrankaWithAdressOIB>
  <DomainObject.Predmet.StrankaNazivFormated>
    <izvorni_sadrzaj>MOMENT društvo s ograničenom odgovornošću za građevinarstvo, trgovinu i usluge</izvorni_sadrzaj>
    <derivirana_varijabla naziv="DomainObject.Predmet.StrankaNazivFormated_1">MOMENT društvo s ograničenom odgovornošću za građevinarstvo, trgovinu i usluge</derivirana_varijabla>
  </DomainObject.Predmet.StrankaNazivFormated>
  <DomainObject.Predmet.StrankaNazivFormatedOIB>
    <izvorni_sadrzaj>MOMENT društvo s ograničenom odgovornošću za građevinarstvo, trgovinu i usluge, OIB 52678877196</izvorni_sadrzaj>
    <derivirana_varijabla naziv="DomainObject.Predmet.StrankaNazivFormatedOIB_1">MOMENT društvo s ograničenom odgovornošću za građevinarstvo, trgovinu i usluge, OIB 52678877196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MOMENT društvo s ograničenom odgovornošću za građevinarstvo, trgovinu i usluge</item>
    </izvorni_sadrzaj>
    <derivirana_varijabla naziv="DomainObject.Predmet.StrankaListFormated_1">
      <item>MOMENT društvo s ograničenom odgovornošću za građevinarstvo, trgovinu i usluge</item>
    </derivirana_varijabla>
  </DomainObject.Predmet.StrankaListFormated>
  <DomainObject.Predmet.StrankaListFormatedOIB>
    <izvorni_sadrzaj>
      <item>MOMENT društvo s ograničenom odgovornošću za građevinarstvo, trgovinu i usluge, OIB 52678877196</item>
    </izvorni_sadrzaj>
    <derivirana_varijabla naziv="DomainObject.Predmet.StrankaListFormatedOIB_1">
      <item>MOMENT društvo s ograničenom odgovornošću za građevinarstvo, trgovinu i usluge, OIB 52678877196</item>
    </derivirana_varijabla>
  </DomainObject.Predmet.StrankaListFormatedOIB>
  <DomainObject.Predmet.StrankaListFormatedWithAdress>
    <izvorni_sadrzaj>
      <item>MOMENT društvo s ograničenom odgovornošću za građevinarstvo, trgovinu i usluge, Gorička 107, 48000 Koprivnica</item>
    </izvorni_sadrzaj>
    <derivirana_varijabla naziv="DomainObject.Predmet.StrankaListFormatedWithAdress_1">
      <item>MOMENT društvo s ograničenom odgovornošću za građevinarstvo, trgovinu i usluge, Gorička 107, 48000 Koprivnica</item>
    </derivirana_varijabla>
  </DomainObject.Predmet.StrankaListFormatedWithAdress>
  <DomainObject.Predmet.StrankaListFormatedWithAdressOIB>
    <izvorni_sadrzaj>
      <item>MOMENT društvo s ograničenom odgovornošću za građevinarstvo, trgovinu i usluge, OIB 52678877196, Gorička 107, 48000 Koprivnica</item>
    </izvorni_sadrzaj>
    <derivirana_varijabla naziv="DomainObject.Predmet.StrankaListFormatedWithAdressOIB_1">
      <item>MOMENT društvo s ograničenom odgovornošću za građevinarstvo, trgovinu i usluge, OIB 52678877196, Gorička 107, 48000 Koprivnica</item>
    </derivirana_varijabla>
  </DomainObject.Predmet.StrankaListFormatedWithAdressOIB>
  <DomainObject.Predmet.StrankaListNazivFormated>
    <izvorni_sadrzaj>
      <item>MOMENT društvo s ograničenom odgovornošću za građevinarstvo, trgovinu i usluge</item>
    </izvorni_sadrzaj>
    <derivirana_varijabla naziv="DomainObject.Predmet.StrankaListNazivFormated_1">
      <item>MOMENT društvo s ograničenom odgovornošću za građevinarstvo, trgovinu i usluge</item>
    </derivirana_varijabla>
  </DomainObject.Predmet.StrankaListNazivFormated>
  <DomainObject.Predmet.StrankaListNazivFormatedOIB>
    <izvorni_sadrzaj>
      <item>MOMENT društvo s ograničenom odgovornošću za građevinarstvo, trgovinu i usluge, OIB 52678877196</item>
    </izvorni_sadrzaj>
    <derivirana_varijabla naziv="DomainObject.Predmet.StrankaListNazivFormatedOIB_1">
      <item>MOMENT društvo s ograničenom odgovornošću za građevinarstvo, trgovinu i usluge, OIB 52678877196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Štefica Jakupić</item>
      <item>MAJA HRVOJ</item>
    </izvorni_sadrzaj>
    <derivirana_varijabla naziv="DomainObject.Predmet.OstaliListFormated_1">
      <item>Štefica Jakupić</item>
      <item>MAJA HRVOJ</item>
    </derivirana_varijabla>
  </DomainObject.Predmet.OstaliListFormated>
  <DomainObject.Predmet.OstaliListFormatedOIB>
    <izvorni_sadrzaj>
      <item>Štefica Jakupić, OIB 16723727677</item>
      <item>MAJA HRVOJ</item>
    </izvorni_sadrzaj>
    <derivirana_varijabla naziv="DomainObject.Predmet.OstaliListFormatedOIB_1">
      <item>Štefica Jakupić, OIB 16723727677</item>
      <item>MAJA HRVOJ</item>
    </derivirana_varijabla>
  </DomainObject.Predmet.OstaliListFormatedOIB>
  <DomainObject.Predmet.OstaliListFormatedWithAdress>
    <izvorni_sadrzaj>
      <item>Štefica Jakupić, Gorička 107, 48000 Koprivnica</item>
      <item>MAJA HRVOJ, Međimurska 21/IV, 10000 Zagreb</item>
    </izvorni_sadrzaj>
    <derivirana_varijabla naziv="DomainObject.Predmet.OstaliListFormatedWithAdress_1">
      <item>Štefica Jakupić, Gorička 107, 48000 Koprivnica</item>
      <item>MAJA HRVOJ, Međimurska 21/IV, 10000 Zagreb</item>
    </derivirana_varijabla>
  </DomainObject.Predmet.OstaliListFormatedWithAdress>
  <DomainObject.Predmet.OstaliListFormatedWithAdressOIB>
    <izvorni_sadrzaj>
      <item>Štefica Jakupić, OIB 16723727677, Gorička 107, 48000 Koprivnica</item>
      <item>MAJA HRVOJ, Međimurska 21/IV, 10000 Zagreb</item>
    </izvorni_sadrzaj>
    <derivirana_varijabla naziv="DomainObject.Predmet.OstaliListFormatedWithAdressOIB_1">
      <item>Štefica Jakupić, OIB 16723727677, Gorička 107, 48000 Koprivnica</item>
      <item>MAJA HRVOJ, Međimurska 21/IV, 10000 Zagreb</item>
    </derivirana_varijabla>
  </DomainObject.Predmet.OstaliListFormatedWithAdressOIB>
  <DomainObject.Predmet.OstaliListNazivFormated>
    <izvorni_sadrzaj>
      <item>Štefica Jakupić</item>
      <item>MAJA HRVOJ</item>
    </izvorni_sadrzaj>
    <derivirana_varijabla naziv="DomainObject.Predmet.OstaliListNazivFormated_1">
      <item>Štefica Jakupić</item>
      <item>MAJA HRVOJ</item>
    </derivirana_varijabla>
  </DomainObject.Predmet.OstaliListNazivFormated>
  <DomainObject.Predmet.OstaliListNazivFormatedOIB>
    <izvorni_sadrzaj>
      <item>Štefica Jakupić, OIB 16723727677</item>
      <item>MAJA HRVOJ</item>
    </izvorni_sadrzaj>
    <derivirana_varijabla naziv="DomainObject.Predmet.OstaliListNazivFormatedOIB_1">
      <item>Štefica Jakupić, OIB 16723727677</item>
      <item>MAJA HRVOJ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MOMENT društvo s ograničenom odgovornošću za građevinarstvo, trgovinu i usluge</izvorni_sadrzaj>
    <derivirana_varijabla naziv="DomainObject.Predmet.StrankaIDrugi_1">MOMENT društvo s ograničenom odgovornošću za građevinarstvo,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MOMENT društvo s ograničenom odgovornošću za građevinarstvo, trgovinu i usluge, OIB 52678877196, Gorička 107, 48000 Koprivnica</izvorni_sadrzaj>
    <derivirana_varijabla naziv="DomainObject.Predmet.StrankaIDrugiAdressOIB_1">MOMENT društvo s ograničenom odgovornošću za građevinarstvo, trgovinu i usluge, OIB 52678877196, Gorička 107, 48000 Koprivnica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MOMENT društvo s ograničenom odgovornošću za građevinarstvo, trgovinu i usluge</item>
      <item>Štefica Jakupić</item>
      <item>MAJA HRVOJ</item>
    </izvorni_sadrzaj>
    <derivirana_varijabla naziv="DomainObject.Predmet.SudioniciListNaziv_1">
      <item>MOMENT društvo s ograničenom odgovornošću za građevinarstvo, trgovinu i usluge</item>
      <item>Štefica Jakupić</item>
      <item>MAJA HRVOJ</item>
    </derivirana_varijabla>
  </DomainObject.Predmet.SudioniciListNaziv>
  <DomainObject.Predmet.SudioniciListAdressOIB>
    <izvorni_sadrzaj>
      <item>MOMENT društvo s ograničenom odgovornošću za građevinarstvo, trgovinu i usluge, OIB 52678877196, Gorička 107,48000 Koprivnica</item>
      <item>Štefica Jakupić, OIB 16723727677, Gorička 107,48000 Koprivnica</item>
      <item>MAJA HRVOJ, Međimurska 21/IV,10000 Zagreb</item>
    </izvorni_sadrzaj>
    <derivirana_varijabla naziv="DomainObject.Predmet.SudioniciListAdressOIB_1">
      <item>MOMENT društvo s ograničenom odgovornošću za građevinarstvo, trgovinu i usluge, OIB 52678877196, Gorička 107,48000 Koprivnica</item>
      <item>Štefica Jakupić, OIB 16723727677, Gorička 107,48000 Koprivnica</item>
      <item>MAJA HRVOJ, Međimurska 21/IV,10000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52678877196</item>
      <item>, OIB 16723727677</item>
      <item>, OIB null</item>
    </izvorni_sadrzaj>
    <derivirana_varijabla naziv="DomainObject.Predmet.SudioniciListNazivOIB_1">
      <item>, OIB 52678877196</item>
      <item>, OIB 16723727677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1095</properties:Characters>
  <properties:Lines>45</properties:Lines>
  <properties:Paragraphs>22</properties:Paragraphs>
  <properties:TotalTime>7</properties:TotalTime>
  <properties:ScaleCrop>false</properties:ScaleCrop>
  <properties:LinksUpToDate>false</properties:LinksUpToDate>
  <properties:CharactersWithSpaces>1326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2018-01-09T08:58:00Z</dcterms:created>
  <dc:creator>Tihana Martinez</dc:creator>
  <dc:description/>
  <cp:keywords/>
  <cp:lastModifiedBy>Tihana Martinez</cp:lastModifiedBy>
  <cp:lastPrinted>2018-01-09T09:05:00Z</cp:lastPrinted>
  <dcterms:modified xmlns:xsi="http://www.w3.org/2001/XMLSchema-instance" xsi:type="dcterms:W3CDTF">2018-01-09T09:07:00Z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