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5cce" w14:paraId="86e5cce" w:rsidRDefault="00A16660" w:rsidP="00A16660" w:rsidR="00A16660">
      <w:pPr>
        <w15:collapsed w:val="false"/>
        <w:rPr>
          <w:rStyle w:val="Naglaeno"/>
        </w:rPr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91629">
        <w:t>REPUBLIKA HRVATSKA – Ministarstvo financija OIB: 18683136487, Porezna uprava, Područni ured Osijek, zastupano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C91629">
        <w:t>PROFIL SM d.o.o., Osijek, Ilirska 58, MBS: 030164104, OIB: 74504115065</w:t>
      </w:r>
      <w:r w:rsidR="00A16C5A">
        <w:rPr>
          <w:color w:val="000000"/>
        </w:rPr>
        <w:t xml:space="preserve">, dana </w:t>
      </w:r>
      <w:r w:rsidR="00C91629">
        <w:rPr>
          <w:color w:val="000000"/>
        </w:rPr>
        <w:t>30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4F1683" w:rsidP="00E968C8" w:rsidR="004F1683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91629">
        <w:t>PROFIL SM d.o.o., Osijek, Ilirska 58, MBS: 030164104, OIB: 74504115065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C91629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84615D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direktor </w:t>
      </w:r>
      <w:r w:rsidR="00C91629" w:rsidRPr="00C91629">
        <w:t>Renato Brož, OIB: 66070401049</w:t>
      </w:r>
      <w:r w:rsidR="005368E5">
        <w:t xml:space="preserve">, </w:t>
      </w:r>
      <w:r w:rsidR="00C91629">
        <w:t>Osijek, Ilirska 5</w:t>
      </w:r>
      <w:r w:rsidR="009677E0">
        <w:t>8</w:t>
      </w:r>
    </w:p>
    <w:p w:rsidRDefault="00C91629" w:rsidP="00A170A4" w:rsidR="00C91629">
      <w:pPr>
        <w:jc w:val="both"/>
      </w:pPr>
    </w:p>
    <w:p w:rsidRDefault="00C91629" w:rsidP="00A170A4" w:rsidR="00C9162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91629">
        <w:t>30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eOgl. ploča uz prijedlog</w:t>
      </w:r>
    </w:p>
    <w:p w:rsidRDefault="0044216B" w:rsidP="007A0C77" w:rsidR="00FC3A6F">
      <w:pPr>
        <w:pStyle w:val="Odlomakpopisa"/>
        <w:numPr>
          <w:ilvl w:val="0"/>
          <w:numId w:val="10"/>
        </w:numPr>
        <w:jc w:val="both"/>
      </w:pPr>
      <w:r w:rsidRPr="00FC3A6F">
        <w:rPr>
          <w:color w:val="000000"/>
        </w:rPr>
        <w:t>zakonski zastupnik</w:t>
      </w:r>
      <w:r w:rsidR="00527AA7" w:rsidRPr="00FC3A6F">
        <w:rPr>
          <w:color w:val="000000"/>
        </w:rPr>
        <w:t xml:space="preserve"> dužnika</w:t>
      </w:r>
      <w:r w:rsidR="00C342B1" w:rsidRPr="00C342B1">
        <w:t xml:space="preserve"> </w:t>
      </w:r>
      <w:r w:rsidR="00C91629" w:rsidRPr="00C91629">
        <w:t xml:space="preserve">Renato Brož, </w:t>
      </w:r>
      <w:r w:rsidR="00C91629">
        <w:t>Osijek, Ilirska 5</w:t>
      </w:r>
      <w:r w:rsidR="009677E0">
        <w:t>8</w:t>
      </w:r>
      <w:bookmarkStart w:name="_GoBack" w:id="0"/>
      <w:bookmarkEnd w:id="0"/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C91629">
        <w:rPr>
          <w:color w:val="000000"/>
        </w:rPr>
        <w:t>27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7A0C77">
        <w:rPr>
          <w:color w:val="000000"/>
        </w:rPr>
        <w:t>45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140" w:rsidR="007B1140">
      <w:r>
        <w:separator/>
      </w:r>
    </w:p>
  </w:endnote>
  <w:endnote w:id="0" w:type="continuationSeparator">
    <w:p w:rsidRDefault="007B1140" w:rsidR="007B1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140" w:rsidR="007B1140">
      <w:r>
        <w:separator/>
      </w:r>
    </w:p>
  </w:footnote>
  <w:footnote w:id="0" w:type="continuationSeparator">
    <w:p w:rsidRDefault="007B1140" w:rsidR="007B1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6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AD384A" w:rsidR="00AD384A">
    <w:pPr>
      <w:jc w:val="right"/>
    </w:pPr>
    <w:r>
      <w:tab/>
    </w:r>
    <w:r>
      <w:tab/>
    </w:r>
    <w:r w:rsidR="00AD384A">
      <w:t>7 St-1208/18-14</w:t>
    </w:r>
  </w:p>
  <w:p w:rsidRDefault="004F62DE" w:rsidP="00AD384A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87A80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1B6D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1140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677E0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384A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91629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B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61B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1B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B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B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B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61B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1B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B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B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57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St-1208/2018-14</izvorni_sadrzaj>
    <derivirana_varijabla naziv="DomainObject.Oznaka_1">St-1208/2018-14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St-1208/2018</izvorni_sadrzaj>
    <derivirana_varijabla naziv="DomainObject.Predmet.OznakaBroj_1">St-1208/2018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 zastupanog po punomoćniku Renato Brož</izvorni_sadrzaj>
    <derivirana_varijabla naziv="DomainObject.Predmet.ProtustrankaFormated_1">  PROFIL SM d.o.o. za proizvodnju, trgovinu i usluge zastupanog po punomoćniku Renato Brož</derivirana_varijabla>
  </DomainObject.Predmet.ProtustrankaFormated>
  <DomainObject.Predmet.ProtustrankaFormatedOIB>
    <izvorni_sadrzaj>  PROFIL SM d.o.o. za proizvodnju, trgovinu i usluge, OIB 74504115065 zastupanog po punomoćniku Renato Brož</izvorni_sadrzaj>
    <derivirana_varijabla naziv="DomainObject.Predmet.ProtustrankaFormatedOIB_1">  PROFIL SM d.o.o. za proizvodnju, trgovinu i usluge, OIB 74504115065 zastupanog po punomoćniku Renato Brož</derivirana_varijabla>
  </DomainObject.Predmet.ProtustrankaFormatedOIB>
  <DomainObject.Predmet.ProtustrankaFormatedWithAdress>
    <izvorni_sadrzaj> PROFIL SM d.o.o. za proizvodnju, trgovinu i usluge, Ilirska 58, 31000 Osijek zastupanog po punomoćniku Renato Brož</izvorni_sadrzaj>
    <derivirana_varijabla naziv="DomainObject.Predmet.ProtustrankaFormatedWithAdress_1"> PROFIL SM d.o.o. za proizvodnju, trgovinu i usluge, Ilirska 58, 31000 Osijek zastupanog po punomoćniku Renato Brož</derivirana_varijabla>
  </DomainObject.Predmet.ProtustrankaFormatedWithAdress>
  <DomainObject.Predmet.ProtustrankaFormatedWithAdressOIB>
    <izvorni_sadrzaj> PROFIL SM d.o.o. za proizvodnju, trgovinu i usluge, OIB 74504115065, Ilirska 58, 31000 Osijek zastupanog po punomoćniku Renato Brož</izvorni_sadrzaj>
    <derivirana_varijabla naziv="DomainObject.Predmet.ProtustrankaFormatedWithAdressOIB_1"> PROFIL SM d.o.o. za proizvodnju, trgovinu i usluge, OIB 74504115065, Ilirska 58, 31000 Osijek zastupanog po punomoćniku Renato Brož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PROFIL SM d.o.o. za proizvodnju, trgovinu i usluge zastupanog po punomoćniku Renato Brož</item>
    </izvorni_sadrzaj>
    <derivirana_varijabla naziv="DomainObject.Predmet.ProtuStrankaListFormated_1">
      <item>PROFIL SM d.o.o. za proizvodnju, trgovinu i usluge zastupanog po punomoćniku Renato Brož</item>
    </derivirana_varijabla>
  </DomainObject.Predmet.ProtuStrankaListFormated>
  <DomainObject.Predmet.ProtuStrankaListFormatedOIB>
    <izvorni_sadrzaj>
      <item>PROFIL SM d.o.o. za proizvodnju, trgovinu i usluge, OIB 74504115065 zastupanog po punomoćniku Renato Brož</item>
    </izvorni_sadrzaj>
    <derivirana_varijabla naziv="DomainObject.Predmet.ProtuStrankaListFormatedOIB_1">
      <item>PROFIL SM d.o.o. za proizvodnju, trgovinu i usluge, OIB 74504115065 zastupanog po punomoćniku Renato Brož</item>
    </derivirana_varijabla>
  </DomainObject.Predmet.ProtuStrankaListFormatedOIB>
  <DomainObject.Predmet.ProtuStrankaListFormatedWithAdress>
    <izvorni_sadrzaj>
      <item>PROFIL SM d.o.o. za proizvodnju, trgovinu i usluge, Ilirska 58, 31000 Osijek zastupanog po punomoćniku Renato Brož</item>
    </izvorni_sadrzaj>
    <derivirana_varijabla naziv="DomainObject.Predmet.ProtuStrankaListFormatedWithAdress_1">
      <item>PROFIL SM d.o.o. za proizvodnju, trgovinu i usluge, Ilirska 58, 31000 Osijek zastupanog po punomoćniku Renato Brož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 zastupanog po punomoćniku Renato Brož</item>
    </izvorni_sadrzaj>
    <derivirana_varijabla naziv="DomainObject.Predmet.ProtuStrankaListFormatedWithAdressOIB_1">
      <item>PROFIL SM d.o.o. za proizvodnju, trgovinu i usluge, OIB 74504115065, Ilirska 58, 31000 Osijek zastupanog po punomoćniku Renato Brož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>
      <item>Renato Brož punomoćnik sudionika u postupku PROFIL SM d.o.o. za proizvodnju, trgovinu i usluge</item>
    </izvorni_sadrzaj>
    <derivirana_varijabla naziv="DomainObject.Predmet.OstaliListFormated_1">
      <item>Renato Brož punomoćnik sudionika u postupku PROFIL SM d.o.o. za proizvodnju, trgovinu i usluge</item>
    </derivirana_varijabla>
  </DomainObject.Predmet.OstaliListFormated>
  <DomainObject.Predmet.OstaliListFormatedOIB>
    <izvorni_sadrzaj>
      <item>Renato Brož, OIB 66070401049 punomoćnik sudionika u postupku PROFIL SM d.o.o. za proizvodnju, trgovinu i usluge</item>
    </izvorni_sadrzaj>
    <derivirana_varijabla naziv="DomainObject.Predmet.OstaliListFormatedOIB_1">
      <item>Renato Brož, OIB 66070401049 punomoćnik sudionika u postupku PROFIL SM d.o.o. za proizvodnju, trgovinu i usluge</item>
    </derivirana_varijabla>
  </DomainObject.Predmet.OstaliListFormatedOIB>
  <DomainObject.Predmet.OstaliListFormatedWithAdress>
    <izvorni_sadrzaj>
      <item>Renato Brož, Ilirska 58, 31000 Osijek punomoćnik sudionika u postupku PROFIL SM d.o.o. za proizvodnju, trgovinu i usluge</item>
    </izvorni_sadrzaj>
    <derivirana_varijabla naziv="DomainObject.Predmet.OstaliListFormatedWithAdress_1">
      <item>Renato Brož, Ilirska 58, 31000 Osijek punomoćnik sudionika u postupku PROFIL SM d.o.o. za proizvodnju, trgovinu i usluge</item>
    </derivirana_varijabla>
  </DomainObject.Predmet.OstaliListFormatedWithAdress>
  <DomainObject.Predmet.OstaliListFormatedWithAdressOIB>
    <izvorni_sadrzaj>
      <item>Renato Brož, OIB 66070401049, Ilirska 58, 31000 Osijek punomoćnik sudionika u postupku PROFIL SM d.o.o. za proizvodnju, trgovinu i usluge</item>
    </izvorni_sadrzaj>
    <derivirana_varijabla naziv="DomainObject.Predmet.OstaliListFormatedWithAdressOIB_1">
      <item>Renato Brož, OIB 66070401049, Ilirska 58, 31000 Osijek punomoćnik sudionika u postupku PROFIL SM d.o.o. za proizvodnju, trgovinu i usluge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St-1208/2018-14</izvorni_sadrzaj>
    <derivirana_varijabla naziv="DomainObject.PoslovniBrojDokumenta_1">St-1208/2018-14</derivirana_varijabla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SM d.o.o. za proizvodnju, trgovinu i usluge</item>
      <item>RH MR PU PODRUČNI URED OSIJEK</item>
      <item>Renato Brož</item>
    </izvorni_sadrzaj>
    <derivirana_varijabla naziv="DomainObject.Predmet.SudioniciListNaziv_1">
      <item>PROFIL SM d.o.o. za proizvodnju, trgovinu i usluge</item>
      <item>RH MR PU PODRUČNI URED OSIJEK</item>
      <item>Renato Brož</item>
    </derivirana_varijabla>
  </DomainObject.Predmet.SudioniciListNaziv>
  <DomainObject.Predmet.SudioniciListAdressOIB>
    <izvorni_sadrzaj>
      <item>PROFIL SM d.o.o. za proizvodnju, trgovinu i usluge, OIB 74504115065, Ilirska 58,31000 Osijek</item>
      <item>RH MR PU PODRUČNI URED OSIJEK, OIB 18683136487</item>
      <item>Renato Brož, OIB 66070401049, Ilirska 58,31000 Osijek</item>
    </izvorni_sadrzaj>
    <derivirana_varijabla naziv="DomainObject.Predmet.SudioniciListAdressOIB_1">
      <item>PROFIL SM d.o.o. za proizvodnju, trgovinu i usluge, OIB 74504115065, Ilirska 58,31000 Osijek</item>
      <item>RH MR PU PODRUČNI URED OSIJEK, OIB 18683136487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74504115065</item>
      <item>, OIB 18683136487</item>
      <item>, OIB 66070401049</item>
    </izvorni_sadrzaj>
    <derivirana_varijabla naziv="DomainObject.Predmet.SudioniciListNazivOIB_1">
      <item>, OIB 74504115065</item>
      <item>, OIB 18683136487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St-1208/2018-15</izvorni_sadrzaj>
    <derivirana_varijabla naziv="DomainObject.PredzadnjaOdlukaIzPredmeta.Oznaka_1">St-1208/2018-15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191</properties:Words>
  <properties:Characters>1048</properties:Characters>
  <properties:Lines>46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2018-10-30T12:28:00Z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St-1208/2018-14 / Odluka - Rješenje (POZIV_za_roč._(-14)._(-14))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