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dd99" w14:paraId="d0edd9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</w:t>
      </w:r>
      <w:r w:rsidR="00605959">
        <w:t>167</w:t>
      </w:r>
      <w:r w:rsidR="001404B4">
        <w:t>/2019-</w:t>
      </w:r>
      <w:r w:rsidR="00605959">
        <w:t>9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605959">
        <w:t xml:space="preserve">PUBLIC </w:t>
      </w:r>
      <w:proofErr w:type="spellStart"/>
      <w:r w:rsidR="00605959">
        <w:t>j.d.o.o</w:t>
      </w:r>
      <w:proofErr w:type="spellEnd"/>
      <w:r w:rsidR="00605959">
        <w:t xml:space="preserve">. Pazin, Stari Pazin 13, OIB: </w:t>
      </w:r>
      <w:r w:rsidR="00605959" w:rsidRPr="005108DF">
        <w:t>15393707513</w:t>
      </w:r>
      <w:r>
        <w:t xml:space="preserve">, </w:t>
      </w:r>
      <w:r w:rsidR="00605959">
        <w:t>1. srpnja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605959">
        <w:t xml:space="preserve">PUBLIC </w:t>
      </w:r>
      <w:proofErr w:type="spellStart"/>
      <w:r w:rsidR="00605959">
        <w:t>j.d.o.o</w:t>
      </w:r>
      <w:proofErr w:type="spellEnd"/>
      <w:r w:rsidR="00605959">
        <w:t xml:space="preserve">. Pazin, Stari Pazin 13, OIB: </w:t>
      </w:r>
      <w:r w:rsidR="00605959" w:rsidRPr="005108DF">
        <w:t>15393707513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605959">
        <w:t>167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05959">
        <w:t>1. srpnja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593C04">
        <w:t xml:space="preserve">  </w:t>
      </w:r>
      <w:r w:rsidR="00605959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223370" w:rsidR="001404B4">
    <w:pPr>
      <w:ind w:firstLine="708" w:left="3540"/>
      <w:jc w:val="center"/>
    </w:pPr>
    <w:r>
      <w:t>2</w:t>
    </w:r>
    <w:r w:rsidR="00900B99">
      <w:tab/>
    </w:r>
    <w:r w:rsidR="00900B99">
      <w:tab/>
    </w:r>
    <w:r w:rsidR="001404B4">
      <w:tab/>
    </w:r>
    <w:r w:rsidR="00210CF5">
      <w:tab/>
    </w:r>
    <w:r w:rsidR="00F77E1F">
      <w:t>1 St-</w:t>
    </w:r>
    <w:r w:rsidR="00605959">
      <w:t>167</w:t>
    </w:r>
    <w:r w:rsidR="001404B4">
      <w:t>/2019-</w:t>
    </w:r>
    <w:r w:rsidR="00605959">
      <w:t>9</w:t>
    </w:r>
  </w:p>
  <w:p w:rsidRDefault="00900B99" w:rsidP="00900B99" w:rsidR="00900B99">
    <w:pPr>
      <w:ind w:firstLine="708" w:left="3540"/>
      <w:jc w:val="center"/>
    </w:pPr>
  </w:p>
  <w:p w:rsidRDefault="002567A1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E729E"/>
    <w:rsid w:val="001F25D6"/>
    <w:rsid w:val="001F4A5D"/>
    <w:rsid w:val="001F6470"/>
    <w:rsid w:val="00210CF5"/>
    <w:rsid w:val="002163C9"/>
    <w:rsid w:val="00217A54"/>
    <w:rsid w:val="00221FC9"/>
    <w:rsid w:val="00223370"/>
    <w:rsid w:val="0022626B"/>
    <w:rsid w:val="00253835"/>
    <w:rsid w:val="002567A1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6418C"/>
    <w:rsid w:val="00472620"/>
    <w:rsid w:val="00481071"/>
    <w:rsid w:val="00496112"/>
    <w:rsid w:val="004A433C"/>
    <w:rsid w:val="004F2F77"/>
    <w:rsid w:val="004F7459"/>
    <w:rsid w:val="0051489A"/>
    <w:rsid w:val="005321C4"/>
    <w:rsid w:val="005875EE"/>
    <w:rsid w:val="00593C04"/>
    <w:rsid w:val="005A2B6E"/>
    <w:rsid w:val="005B0792"/>
    <w:rsid w:val="005B1F8B"/>
    <w:rsid w:val="005E2C53"/>
    <w:rsid w:val="00605959"/>
    <w:rsid w:val="006216B3"/>
    <w:rsid w:val="00627F6B"/>
    <w:rsid w:val="00637C6C"/>
    <w:rsid w:val="00642947"/>
    <w:rsid w:val="00643D7D"/>
    <w:rsid w:val="0065137D"/>
    <w:rsid w:val="0065386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92D4B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976D4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CE4AFA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77E1F"/>
    <w:rsid w:val="00F839C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 j.d.o.o. PAZIN</izvorni_sadrzaj>
    <derivirana_varijabla naziv="DomainObject.Predmet.ProtustrankaFormated_1">  PUBLIC j.d.o.o. PAZIN</derivirana_varijabla>
  </DomainObject.Predmet.ProtustrankaFormated>
  <DomainObject.Predmet.ProtustrankaFormatedOIB>
    <izvorni_sadrzaj>  PUBLIC j.d.o.o. PAZIN, OIB 15393707513</izvorni_sadrzaj>
    <derivirana_varijabla naziv="DomainObject.Predmet.ProtustrankaFormatedOIB_1">  PUBLIC j.d.o.o. PAZIN, OIB 15393707513</derivirana_varijabla>
  </DomainObject.Predmet.ProtustrankaFormatedOIB>
  <DomainObject.Predmet.ProtustrankaFormatedWithAdress>
    <izvorni_sadrzaj> PUBLIC j.d.o.o. PAZIN, Stari Pazin 13, 52000 Pazin</izvorni_sadrzaj>
    <derivirana_varijabla naziv="DomainObject.Predmet.ProtustrankaFormatedWithAdress_1"> PUBLIC j.d.o.o. PAZIN, Stari Pazin 13, 52000 Pazin</derivirana_varijabla>
  </DomainObject.Predmet.ProtustrankaFormatedWithAdress>
  <DomainObject.Predmet.ProtustrankaFormatedWithAdressOIB>
    <izvorni_sadrzaj> PUBLIC j.d.o.o. PAZIN, OIB 15393707513, Stari Pazin 13, 52000 Pazin</izvorni_sadrzaj>
    <derivirana_varijabla naziv="DomainObject.Predmet.ProtustrankaFormatedWithAdressOIB_1"> PUBLIC j.d.o.o. PAZIN, OIB 15393707513, Stari Pazin 13, 52000 Pazin</derivirana_varijabla>
  </DomainObject.Predmet.ProtustrankaFormatedWithAdressOIB>
  <DomainObject.Predmet.ProtustrankaWithAdress>
    <izvorni_sadrzaj>PUBLIC j.d.o.o. PAZIN Stari Pazin 13, 52000 Pazin</izvorni_sadrzaj>
    <derivirana_varijabla naziv="DomainObject.Predmet.ProtustrankaWithAdress_1">PUBLIC j.d.o.o. PAZIN Stari Pazin 13, 52000 Pazin</derivirana_varijabla>
  </DomainObject.Predmet.ProtustrankaWithAdress>
  <DomainObject.Predmet.ProtustrankaWithAdressOIB>
    <izvorni_sadrzaj>PUBLIC j.d.o.o. PAZIN, OIB 15393707513, Stari Pazin 13, 52000 Pazin</izvorni_sadrzaj>
    <derivirana_varijabla naziv="DomainObject.Predmet.ProtustrankaWithAdressOIB_1">PUBLIC j.d.o.o. PAZIN, OIB 15393707513, Stari Pazin 13, 52000 Pazin</derivirana_varijabla>
  </DomainObject.Predmet.ProtustrankaWithAdressOIB>
  <DomainObject.Predmet.ProtustrankaNazivFormated>
    <izvorni_sadrzaj>PUBLIC j.d.o.o. PAZIN</izvorni_sadrzaj>
    <derivirana_varijabla naziv="DomainObject.Predmet.ProtustrankaNazivFormated_1">PUBLIC j.d.o.o. PAZIN</derivirana_varijabla>
  </DomainObject.Predmet.ProtustrankaNazivFormated>
  <DomainObject.Predmet.ProtustrankaNazivFormatedOIB>
    <izvorni_sadrzaj>PUBLIC j.d.o.o. PAZIN, OIB 15393707513</izvorni_sadrzaj>
    <derivirana_varijabla naziv="DomainObject.Predmet.ProtustrankaNazivFormatedOIB_1">PUBLIC j.d.o.o. PAZIN, OIB 15393707513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30678.13</izvorni_sadrzaj>
    <derivirana_varijabla naziv="DomainObject.Predmet.TrenutnaVrijednost_1">30678.13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PUBLIC j.d.o.o. PAZIN</item>
    </izvorni_sadrzaj>
    <derivirana_varijabla naziv="DomainObject.Predmet.ProtuStrankaListFormated_1">
      <item>PUBLIC j.d.o.o. PAZIN</item>
    </derivirana_varijabla>
  </DomainObject.Predmet.ProtuStrankaListFormated>
  <DomainObject.Predmet.ProtuStrankaListFormatedOIB>
    <izvorni_sadrzaj>
      <item>PUBLIC j.d.o.o. PAZIN, OIB 15393707513</item>
    </izvorni_sadrzaj>
    <derivirana_varijabla naziv="DomainObject.Predmet.ProtuStrankaListFormatedOIB_1">
      <item>PUBLIC j.d.o.o. PAZIN, OIB 15393707513</item>
    </derivirana_varijabla>
  </DomainObject.Predmet.ProtuStrankaListFormatedOIB>
  <DomainObject.Predmet.ProtuStrankaListFormatedWithAdress>
    <izvorni_sadrzaj>
      <item>PUBLIC j.d.o.o. PAZIN, Stari Pazin 13, 52000 Pazin</item>
    </izvorni_sadrzaj>
    <derivirana_varijabla naziv="DomainObject.Predmet.ProtuStrankaListFormatedWithAdress_1">
      <item>PUBLIC j.d.o.o. PAZIN, Stari Pazin 13, 52000 Pazin</item>
    </derivirana_varijabla>
  </DomainObject.Predmet.ProtuStrankaListFormatedWithAdress>
  <DomainObject.Predmet.ProtuStrankaListFormatedWithAdressOIB>
    <izvorni_sadrzaj>
      <item>PUBLIC j.d.o.o. PAZIN, OIB 15393707513, Stari Pazin 13, 52000 Pazin</item>
    </izvorni_sadrzaj>
    <derivirana_varijabla naziv="DomainObject.Predmet.ProtuStrankaListFormatedWithAdressOIB_1">
      <item>PUBLIC j.d.o.o. PAZIN, OIB 15393707513, Stari Pazin 13, 52000 Pazin</item>
    </derivirana_varijabla>
  </DomainObject.Predmet.ProtuStrankaListFormatedWithAdressOIB>
  <DomainObject.Predmet.ProtuStrankaListNazivFormated>
    <izvorni_sadrzaj>
      <item>PUBLIC j.d.o.o. PAZIN</item>
    </izvorni_sadrzaj>
    <derivirana_varijabla naziv="DomainObject.Predmet.ProtuStrankaListNazivFormated_1">
      <item>PUBLIC j.d.o.o. PAZIN</item>
    </derivirana_varijabla>
  </DomainObject.Predmet.ProtuStrankaListNazivFormated>
  <DomainObject.Predmet.ProtuStrankaListNazivFormatedOIB>
    <izvorni_sadrzaj>
      <item>PUBLIC j.d.o.o. PAZIN, OIB 15393707513</item>
    </izvorni_sadrzaj>
    <derivirana_varijabla naziv="DomainObject.Predmet.ProtuStrankaListNazivFormatedOIB_1">
      <item>PUBLIC j.d.o.o. PAZIN, OIB 15393707513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PUBLIC j.d.o.o. PAZIN</izvorni_sadrzaj>
    <derivirana_varijabla naziv="DomainObject.Predmet.ProtustrankaIDrugi_1">PUBLIC j.d.o.o.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PUBLIC j.d.o.o. PAZIN, OIB 15393707513, Stari Pazin 13, 52000 Pazin</izvorni_sadrzaj>
    <derivirana_varijabla naziv="DomainObject.Predmet.ProtustrankaIDrugiAdressOIB_1">PUBLIC j.d.o.o. PAZIN, OIB 15393707513, Stari Pazin 13,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PUBLIC j.d.o.o. PAZIN</item>
    </izvorni_sadrzaj>
    <derivirana_varijabla naziv="DomainObject.Predmet.SudioniciListNaziv_1">
      <item>FINANCIJSKA AGENCIJA, RC RIJEKA, PODRUŽNICA PULA, PULA</item>
      <item>PUBLIC j.d.o.o.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PUBLIC j.d.o.o. PAZIN, OIB 15393707513, Stari Pazin 13,52000 Pazin</item>
    </izvorni_sadrzaj>
    <derivirana_varijabla naziv="DomainObject.Predmet.SudioniciListAdressOIB_1">
      <item>FINANCIJSKA AGENCIJA, RC RIJEKA, PODRUŽNICA PULA, PULA, OIB 85821130368, F. Kurelca 8,51000 Rijeka</item>
      <item>PUBLIC j.d.o.o. PAZIN, OIB 15393707513, Stari Pazin 13,52000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15393707513</item>
    </izvorni_sadrzaj>
    <derivirana_varijabla naziv="DomainObject.Predmet.SudioniciListNazivOIB_1">
      <item>, OIB 85821130368</item>
      <item>, OIB 15393707513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St-167/2019-3</izvorni_sadrzaj>
    <derivirana_varijabla naziv="DomainObject.PredzadnjaOdlukaIzPredmeta.Oznaka_1">St-167/2019-3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2133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2019-07-01T06:03:00Z</dcterms:created>
  <dc:creator>Jasmina Matika</dc:creator>
  <cp:lastModifiedBy>Lorena Paris Aničić</cp:lastModifiedBy>
  <cp:lastPrinted>2019-05-03T06:12:00Z</cp:lastPrinted>
  <dcterms:modified xmlns:xsi="http://www.w3.org/2001/XMLSchema-instance" xsi:type="dcterms:W3CDTF">2019-07-01T06:06:00Z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(St-167-19 -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