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59ec" w14:paraId="d9159e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25696E">
        <w:tab/>
      </w:r>
      <w:r w:rsidR="0025696E">
        <w:tab/>
      </w:r>
      <w:r w:rsidR="0025696E">
        <w:tab/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8A55C1">
        <w:t>7/16-2</w:t>
      </w:r>
    </w:p>
    <w:p w:rsidRDefault="00762CF6" w:rsidR="00762CF6"/>
    <w:p w:rsidRDefault="00762CF6" w:rsidR="00762CF6"/>
    <w:p w:rsidRDefault="00762CF6" w:rsidR="00762CF6">
      <w:r>
        <w:t>Pravna stvar:</w:t>
      </w:r>
    </w:p>
    <w:p w:rsidRDefault="00762CF6" w:rsidP="008A55C1" w:rsidR="00762CF6">
      <w:pPr>
        <w:jc w:val="both"/>
      </w:pPr>
      <w:r>
        <w:t xml:space="preserve">Izvanparnični postupak stečaja potrošača nad imovinom potrošača </w:t>
      </w:r>
      <w:r w:rsidR="008A55C1">
        <w:t xml:space="preserve">Krešimir </w:t>
      </w:r>
      <w:proofErr w:type="spellStart"/>
      <w:r w:rsidR="008A55C1">
        <w:t>Boranić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8A55C1">
        <w:t xml:space="preserve">Zagreba, </w:t>
      </w:r>
      <w:proofErr w:type="spellStart"/>
      <w:r w:rsidR="008A55C1">
        <w:t>Magdićeve</w:t>
      </w:r>
      <w:proofErr w:type="spellEnd"/>
      <w:r w:rsidR="008A55C1">
        <w:t xml:space="preserve"> stube 2</w:t>
      </w:r>
      <w:r>
        <w:t>, OIB</w:t>
      </w:r>
      <w:r w:rsidR="00E04448">
        <w:t>:</w:t>
      </w:r>
      <w:r w:rsidR="008A55C1">
        <w:t xml:space="preserve"> 85922107837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8A55C1">
        <w:t xml:space="preserve">Krešimir </w:t>
      </w:r>
      <w:proofErr w:type="spellStart"/>
      <w:r w:rsidR="008A55C1">
        <w:t>Boranić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8A55C1">
        <w:t>7</w:t>
      </w:r>
      <w:r>
        <w:t>-</w:t>
      </w:r>
      <w:r w:rsidR="008A55C1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8A55C1">
        <w:t>7/2016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8A55C1" w:rsidP="008A55C1" w:rsidR="0028138F">
      <w:pPr>
        <w:jc w:val="center"/>
      </w:pPr>
      <w:r>
        <w:t xml:space="preserve">U Zagrebu, 22. kolovoza 2016. </w:t>
      </w:r>
    </w:p>
    <w:p w:rsidRDefault="008A55C1" w:rsidP="008A55C1" w:rsidR="008A55C1">
      <w:pPr>
        <w:jc w:val="center"/>
      </w:pPr>
    </w:p>
    <w:p w:rsidRDefault="008A55C1" w:rsidP="008A55C1" w:rsidR="008A55C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A55C1" w:rsidP="008A55C1" w:rsidR="008A55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8A55C1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8A55C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p w:rsidRDefault="00762CF6" w:rsidR="00762CF6"/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72498"/>
    <w:rsid w:val="0025696E"/>
    <w:rsid w:val="0028138F"/>
    <w:rsid w:val="005F25C8"/>
    <w:rsid w:val="00762CF6"/>
    <w:rsid w:val="008A55C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2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Boranić</izvorni_sadrzaj>
    <derivirana_varijabla naziv="DomainObject.Predmet.StrankaFormated_1">  Krešimir Boranić</derivirana_varijabla>
  </DomainObject.Predmet.StrankaFormated>
  <DomainObject.Predmet.StrankaFormatedOIB>
    <izvorni_sadrzaj>  Krešimir Boranić, OIB 85922107837</izvorni_sadrzaj>
    <derivirana_varijabla naziv="DomainObject.Predmet.StrankaFormatedOIB_1">  Krešimir Boranić, OIB 85922107837</derivirana_varijabla>
  </DomainObject.Predmet.StrankaFormatedOIB>
  <DomainObject.Predmet.StrankaFormatedWithAdress>
    <izvorni_sadrzaj> Krešimir Boranić, Magdićeve Stube 2, 10000 Zagreb</izvorni_sadrzaj>
    <derivirana_varijabla naziv="DomainObject.Predmet.StrankaFormatedWithAdress_1"> Krešimir Boranić, Magdićeve Stube 2, 10000 Zagreb</derivirana_varijabla>
  </DomainObject.Predmet.StrankaFormatedWithAdress>
  <DomainObject.Predmet.StrankaFormatedWithAdressOIB>
    <izvorni_sadrzaj> Krešimir Boranić, OIB 85922107837, Magdićeve Stube 2, 10000 Zagreb</izvorni_sadrzaj>
    <derivirana_varijabla naziv="DomainObject.Predmet.StrankaFormatedWithAdressOIB_1"> Krešimir Boranić, OIB 85922107837, Magdićeve Stube 2, 10000 Zagreb</derivirana_varijabla>
  </DomainObject.Predmet.StrankaFormatedWithAdressOIB>
  <DomainObject.Predmet.StrankaWithAdress>
    <izvorni_sadrzaj>Krešimir Boranić Magdićeve Stube 2,10000 Zagreb</izvorni_sadrzaj>
    <derivirana_varijabla naziv="DomainObject.Predmet.StrankaWithAdress_1">Krešimir Boranić Magdićeve Stube 2,10000 Zagreb</derivirana_varijabla>
  </DomainObject.Predmet.StrankaWithAdress>
  <DomainObject.Predmet.StrankaWithAdressOIB>
    <izvorni_sadrzaj>Krešimir Boranić, OIB 85922107837, Magdićeve Stube 2,10000 Zagreb</izvorni_sadrzaj>
    <derivirana_varijabla naziv="DomainObject.Predmet.StrankaWithAdressOIB_1">Krešimir Boranić, OIB 85922107837, Magdićeve Stube 2,10000 Zagreb</derivirana_varijabla>
  </DomainObject.Predmet.StrankaWithAdressOIB>
  <DomainObject.Predmet.StrankaNazivFormated>
    <izvorni_sadrzaj>Krešimir Boranić</izvorni_sadrzaj>
    <derivirana_varijabla naziv="DomainObject.Predmet.StrankaNazivFormated_1">Krešimir Boranić</derivirana_varijabla>
  </DomainObject.Predmet.StrankaNazivFormated>
  <DomainObject.Predmet.StrankaNazivFormatedOIB>
    <izvorni_sadrzaj>Krešimir Boranić, OIB 85922107837</izvorni_sadrzaj>
    <derivirana_varijabla naziv="DomainObject.Predmet.StrankaNazivFormatedOIB_1">Krešimir Boranić, OIB 85922107837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Krešimir Boranić</item>
    </izvorni_sadrzaj>
    <derivirana_varijabla naziv="DomainObject.Predmet.StrankaListFormated_1">
      <item>Krešimir Boranić</item>
    </derivirana_varijabla>
  </DomainObject.Predmet.StrankaListFormated>
  <DomainObject.Predmet.StrankaListFormatedOIB>
    <izvorni_sadrzaj>
      <item>Krešimir Boranić, OIB 85922107837</item>
    </izvorni_sadrzaj>
    <derivirana_varijabla naziv="DomainObject.Predmet.StrankaListFormatedOIB_1">
      <item>Krešimir Boranić, OIB 85922107837</item>
    </derivirana_varijabla>
  </DomainObject.Predmet.StrankaListFormatedOIB>
  <DomainObject.Predmet.StrankaListFormatedWithAdress>
    <izvorni_sadrzaj>
      <item>Krešimir Boranić, Magdićeve Stube 2, 10000 Zagreb</item>
    </izvorni_sadrzaj>
    <derivirana_varijabla naziv="DomainObject.Predmet.StrankaListFormatedWithAdress_1">
      <item>Krešimir Boranić, Magdićeve Stube 2, 10000 Zagreb</item>
    </derivirana_varijabla>
  </DomainObject.Predmet.StrankaListFormatedWithAdress>
  <DomainObject.Predmet.StrankaListFormatedWithAdressOIB>
    <izvorni_sadrzaj>
      <item>Krešimir Boranić, OIB 85922107837, Magdićeve Stube 2, 10000 Zagreb</item>
    </izvorni_sadrzaj>
    <derivirana_varijabla naziv="DomainObject.Predmet.StrankaListFormatedWithAdressOIB_1">
      <item>Krešimir Boranić, OIB 85922107837, Magdićeve Stube 2, 10000 Zagreb</item>
    </derivirana_varijabla>
  </DomainObject.Predmet.StrankaListFormatedWithAdressOIB>
  <DomainObject.Predmet.StrankaListNazivFormated>
    <izvorni_sadrzaj>
      <item>Krešimir Boranić</item>
    </izvorni_sadrzaj>
    <derivirana_varijabla naziv="DomainObject.Predmet.StrankaListNazivFormated_1">
      <item>Krešimir Boranić</item>
    </derivirana_varijabla>
  </DomainObject.Predmet.StrankaListNazivFormated>
  <DomainObject.Predmet.StrankaListNazivFormatedOIB>
    <izvorni_sadrzaj>
      <item>Krešimir Boranić, OIB 85922107837</item>
    </izvorni_sadrzaj>
    <derivirana_varijabla naziv="DomainObject.Predmet.StrankaListNazivFormatedOIB_1">
      <item>Krešimir Boranić, OIB 85922107837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Krešimir Boranić</izvorni_sadrzaj>
    <derivirana_varijabla naziv="DomainObject.Predmet.StrankaIDrugi_1">Krešimir Boranić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Boranić, OIB 85922107837, Magdićeve Stube 2, 10000 Zagreb</izvorni_sadrzaj>
    <derivirana_varijabla naziv="DomainObject.Predmet.StrankaIDrugiAdressOIB_1">Krešimir Boranić, OIB 85922107837, Magdićeve Stube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Boranić</item>
    </izvorni_sadrzaj>
    <derivirana_varijabla naziv="DomainObject.Predmet.SudioniciListNaziv_1">
      <item>Krešimir Boranić</item>
    </derivirana_varijabla>
  </DomainObject.Predmet.SudioniciListNaziv>
  <DomainObject.Predmet.SudioniciListAdressOIB>
    <izvorni_sadrzaj>
      <item>Krešimir Boranić, OIB 85922107837, Magdićeve Stube 2,10000 Zagreb</item>
    </izvorni_sadrzaj>
    <derivirana_varijabla naziv="DomainObject.Predmet.SudioniciListAdressOIB_1">
      <item>Krešimir Boranić, OIB 85922107837, Magdićeve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85922107837</item>
    </izvorni_sadrzaj>
    <derivirana_varijabla naziv="DomainObject.Predmet.SudioniciListNazivOIB_1">
      <item>, OIB 85922107837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1405</properties:Characters>
  <properties:Lines>49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2016-08-22T07:58:00Z</dcterms:created>
  <dc:creator>Korisnik</dc:creator>
  <cp:lastModifiedBy>Veronika Kolačko</cp:lastModifiedBy>
  <cp:lastPrinted>2016-08-22T07:57:00Z</cp:lastPrinted>
  <dcterms:modified xmlns:xsi="http://www.w3.org/2001/XMLSchema-instance" xsi:type="dcterms:W3CDTF">2016-08-23T13:12:00Z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