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a8b9" w14:paraId="857a8b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1E0974">
        <w:t>2904</w:t>
      </w:r>
      <w:r w:rsidR="0041541C">
        <w:t>/16-</w:t>
      </w:r>
      <w:proofErr w:type="spellStart"/>
      <w:r w:rsidR="0041541C">
        <w:t>16</w:t>
      </w:r>
      <w:proofErr w:type="spellEnd"/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proofErr w:type="spellStart"/>
      <w:r w:rsidR="001E0974">
        <w:t>Pro.Cat</w:t>
      </w:r>
      <w:proofErr w:type="spellEnd"/>
      <w:r w:rsidR="001E0974">
        <w:t xml:space="preserve"> i </w:t>
      </w:r>
      <w:proofErr w:type="spellStart"/>
      <w:r w:rsidR="001E0974">
        <w:t>Gastro</w:t>
      </w:r>
      <w:proofErr w:type="spellEnd"/>
      <w:r w:rsidR="001E0974">
        <w:t xml:space="preserve"> d.o.o. za trgovinu i usluge, OIB 25804102711, Zagreb, </w:t>
      </w:r>
      <w:proofErr w:type="spellStart"/>
      <w:r w:rsidR="001E0974">
        <w:t>Vukomerečka</w:t>
      </w:r>
      <w:proofErr w:type="spellEnd"/>
      <w:r w:rsidR="001E0974">
        <w:t xml:space="preserve"> cesta 7</w:t>
      </w:r>
      <w:r w:rsidR="000D576F" w:rsidRPr="00A70551">
        <w:rPr>
          <w:lang w:val="pt-BR"/>
        </w:rPr>
        <w:t>, 28.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A6027E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proofErr w:type="spellStart"/>
      <w:r w:rsidR="001E0974">
        <w:t>Pro.Cat</w:t>
      </w:r>
      <w:proofErr w:type="spellEnd"/>
      <w:r w:rsidR="001E0974">
        <w:t xml:space="preserve"> i </w:t>
      </w:r>
      <w:proofErr w:type="spellStart"/>
      <w:r w:rsidR="001E0974">
        <w:t>Gastro</w:t>
      </w:r>
      <w:proofErr w:type="spellEnd"/>
      <w:r w:rsidR="001E0974">
        <w:t xml:space="preserve"> d.o.o. za trgovinu i usluge, OIB 25804102711, Zagreb, </w:t>
      </w:r>
      <w:proofErr w:type="spellStart"/>
      <w:r w:rsidR="001E0974">
        <w:t>Vukomerečka</w:t>
      </w:r>
      <w:proofErr w:type="spellEnd"/>
      <w:r w:rsidR="001E0974">
        <w:t xml:space="preserve"> cesta 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A019E5" w:rsidRPr="00A6027E">
        <w:t xml:space="preserve">7. </w:t>
      </w:r>
      <w:r w:rsidR="00A6027E" w:rsidRPr="00A6027E">
        <w:t>veljače 2017</w:t>
      </w:r>
      <w:r w:rsidR="00A019E5" w:rsidRPr="00A6027E">
        <w:t>. u 1</w:t>
      </w:r>
      <w:r w:rsidR="00A6027E" w:rsidRPr="00A6027E">
        <w:t>1</w:t>
      </w:r>
      <w:r w:rsidR="00F057DB" w:rsidRPr="00A6027E">
        <w:t>,</w:t>
      </w:r>
      <w:r w:rsidR="00A6027E" w:rsidRPr="00A6027E">
        <w:t>00</w:t>
      </w:r>
      <w:r w:rsidRPr="00A6027E">
        <w:t xml:space="preserve"> sati,</w:t>
      </w:r>
      <w:r w:rsidRPr="00A6027E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F43F2D">
        <w:t>Zagrebačka banka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28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BA0077" w:rsidP="00BA0077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BA0077">
      <w:pPr>
        <w:rPr>
          <w:b/>
        </w:rPr>
      </w:pPr>
      <w:r>
        <w:rPr>
          <w:b/>
        </w:rPr>
        <w:tab/>
      </w:r>
    </w:p>
    <w:p w:rsidRDefault="00BA0077" w:rsidP="002B3342" w:rsidR="00BA0077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BA0077" w:rsidP="002B3342" w:rsidR="00BA0077" w:rsidRPr="00694D64">
      <w:r w:rsidRPr="00694D64">
        <w:t>Karmela Dolenc</w:t>
      </w:r>
    </w:p>
    <w:p w:rsidRDefault="00BA0077" w:rsidP="002B3342" w:rsidR="00BA0077">
      <w:pPr>
        <w:pStyle w:val="Bezproreda"/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0D576F" w:rsidR="00D03437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E0974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1541C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6027E"/>
    <w:rsid w:val="00A76551"/>
    <w:rsid w:val="00B47261"/>
    <w:rsid w:val="00B639DE"/>
    <w:rsid w:val="00BA0077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BA007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BA007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</izvorni_sadrzaj>
    <derivirana_varijabla naziv="DomainObject.Predmet.OstaliListFormated_1">
      <item>Igor Meštrović punomoćnik sudionika u postupku Pro.Cat i Gastro d.o.o.</item>
      <item>ZAGREBAČKA BANKA DIONIČKO DRUŠTVO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Meštrović</item>
      <item>ZAGREBAČKA BANKA DIONIČKO DRUŠTVO</item>
    </izvorni_sadrzaj>
    <derivirana_varijabla naziv="DomainObject.Predmet.OstaliListNazivFormated_1">
      <item>Igor Meštrović</item>
      <item>ZAGREBAČKA BANKA DIONIČKO DRUŠTVO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</izvorni_sadrzaj>
    <derivirana_varijabla naziv="DomainObject.Predmet.OstaliListNazivFormatedOIB_1">
      <item>Igor Meštrović, OIB 08556806881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</izvorni_sadrzaj>
    <derivirana_varijabla naziv="DomainObject.Predmet.SudioniciListNazivOIB_1">
      <item>, OIB 85821130368</item>
      <item>, OIB 25804102711</item>
      <item>, OIB 08556806881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1013</properties:Characters>
  <properties:Lines>40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2016-11-28T08:21:00Z</cp:lastPrinted>
  <dcterms:modified xmlns:xsi="http://www.w3.org/2001/XMLSchema-instance" xsi:type="dcterms:W3CDTF">2016-11-28T08:21:00Z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