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6248" w14:paraId="07b6248" w:rsidRDefault="000260CF" w:rsidP="000260CF" w:rsidR="000260CF" w:rsidRPr="006A459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A459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A35A4A">
        <w:rPr>
          <w:rFonts w:hAnsi="Times New Roman" w:ascii="Times New Roman"/>
          <w:color w:val="auto"/>
          <w:sz w:val="24"/>
          <w:szCs w:val="24"/>
          <w:lang w:val="hr-HR"/>
        </w:rPr>
        <w:t>5314</w:t>
      </w:r>
      <w:proofErr w:type="spellEnd"/>
      <w:r w:rsidR="00A35A4A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A35A4A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A35A4A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A35A4A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proofErr w:type="spellEnd"/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6A459B">
      <w:pPr>
        <w:pStyle w:val="Tijeloteksta-uvlaka2"/>
        <w:ind w:firstLine="0"/>
        <w:rPr>
          <w:szCs w:val="24"/>
        </w:rPr>
      </w:pPr>
      <w:r w:rsidRPr="006A459B">
        <w:rPr>
          <w:szCs w:val="24"/>
        </w:rPr>
        <w:tab/>
      </w:r>
      <w:r w:rsidR="00115773" w:rsidRPr="006A459B">
        <w:rPr>
          <w:szCs w:val="24"/>
        </w:rPr>
        <w:t xml:space="preserve">TRGOVAČKI SUD U ZAGREBU po sucu pojedincu Vesni Malenica kao stečajnom sucu u stečajnom postupku nad </w:t>
      </w:r>
      <w:r w:rsidR="00AD23B2">
        <w:rPr>
          <w:szCs w:val="24"/>
        </w:rPr>
        <w:t>dužnikom</w:t>
      </w:r>
      <w:r w:rsidR="00115773" w:rsidRPr="006A459B">
        <w:rPr>
          <w:szCs w:val="24"/>
        </w:rPr>
        <w:t xml:space="preserve"> </w:t>
      </w:r>
      <w:proofErr w:type="spellStart"/>
      <w:r w:rsidR="00B04C15">
        <w:t>LUKIĆ</w:t>
      </w:r>
      <w:proofErr w:type="spellEnd"/>
      <w:r w:rsidR="00B04C15">
        <w:t xml:space="preserve">-GRADNJA d. o. o. u stečaju, Zagreb, Prašnica gornja </w:t>
      </w:r>
      <w:proofErr w:type="spellStart"/>
      <w:r w:rsidR="00B04C15">
        <w:t>13</w:t>
      </w:r>
      <w:proofErr w:type="spellEnd"/>
      <w:r w:rsidR="00B04C15">
        <w:t xml:space="preserve">, </w:t>
      </w:r>
      <w:proofErr w:type="spellStart"/>
      <w:r w:rsidR="00B04C15">
        <w:t>OIB</w:t>
      </w:r>
      <w:proofErr w:type="spellEnd"/>
      <w:r w:rsidR="00B04C15">
        <w:t xml:space="preserve"> </w:t>
      </w:r>
      <w:proofErr w:type="spellStart"/>
      <w:r w:rsidR="00B04C15" w:rsidRPr="008F79B8">
        <w:t>66647653053</w:t>
      </w:r>
      <w:proofErr w:type="spellEnd"/>
      <w:r w:rsidR="008B50CC">
        <w:rPr>
          <w:szCs w:val="24"/>
        </w:rPr>
        <w:t xml:space="preserve">, </w:t>
      </w:r>
      <w:r w:rsidR="00265054">
        <w:rPr>
          <w:szCs w:val="24"/>
        </w:rPr>
        <w:t xml:space="preserve">3. studenog </w:t>
      </w:r>
      <w:proofErr w:type="spellStart"/>
      <w:r w:rsidR="00265054">
        <w:rPr>
          <w:szCs w:val="24"/>
        </w:rPr>
        <w:t>2017</w:t>
      </w:r>
      <w:proofErr w:type="spellEnd"/>
      <w:r w:rsidR="00265054">
        <w:rPr>
          <w:szCs w:val="24"/>
        </w:rPr>
        <w:t>.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265054" w:rsidR="000260C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971693">
        <w:rPr>
          <w:rFonts w:hAnsi="Times New Roman" w:ascii="Times New Roman"/>
          <w:color w:val="auto"/>
          <w:sz w:val="24"/>
          <w:szCs w:val="24"/>
          <w:lang w:val="hr-HR"/>
        </w:rPr>
        <w:t>Privremenom s</w:t>
      </w:r>
      <w:r w:rsidR="000260CF" w:rsidRPr="006A459B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71693" w:rsidRPr="00934D8C">
        <w:rPr>
          <w:rFonts w:hAnsi="Times New Roman" w:ascii="Times New Roman"/>
          <w:color w:val="auto"/>
          <w:sz w:val="24"/>
          <w:szCs w:val="24"/>
          <w:lang w:val="hr-HR"/>
        </w:rPr>
        <w:t xml:space="preserve">Petar Popović, Zagreb, Maksimirska cesta </w:t>
      </w:r>
      <w:proofErr w:type="spellStart"/>
      <w:r w:rsidR="00971693" w:rsidRPr="00934D8C">
        <w:rPr>
          <w:rFonts w:hAnsi="Times New Roman" w:ascii="Times New Roman"/>
          <w:color w:val="auto"/>
          <w:sz w:val="24"/>
          <w:szCs w:val="24"/>
          <w:lang w:val="hr-HR"/>
        </w:rPr>
        <w:t>88</w:t>
      </w:r>
      <w:proofErr w:type="spellEnd"/>
      <w:r w:rsidR="00971693" w:rsidRPr="00934D8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971693" w:rsidRPr="00934D8C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971693" w:rsidRPr="00934D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971693" w:rsidRPr="00934D8C">
        <w:rPr>
          <w:rFonts w:hAnsi="Times New Roman" w:ascii="Times New Roman"/>
          <w:color w:val="auto"/>
          <w:sz w:val="24"/>
          <w:szCs w:val="24"/>
          <w:lang w:val="hr-HR"/>
        </w:rPr>
        <w:t>89375564266</w:t>
      </w:r>
      <w:proofErr w:type="spellEnd"/>
      <w:r w:rsidR="0026505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260CF" w:rsidRPr="006A459B">
        <w:rPr>
          <w:rFonts w:hAnsi="Times New Roman" w:ascii="Times New Roman"/>
          <w:color w:val="auto"/>
          <w:sz w:val="24"/>
          <w:szCs w:val="24"/>
          <w:lang w:val="hr-HR"/>
        </w:rPr>
        <w:t>određuje se nagrada za</w:t>
      </w:r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proofErr w:type="spellStart"/>
      <w:r w:rsidR="00971693">
        <w:rPr>
          <w:rFonts w:hAnsi="Times New Roman" w:ascii="Times New Roman"/>
          <w:color w:val="auto"/>
          <w:sz w:val="24"/>
          <w:szCs w:val="24"/>
          <w:lang w:val="hr-HR"/>
        </w:rPr>
        <w:t>3.500</w:t>
      </w:r>
      <w:proofErr w:type="spellEnd"/>
      <w:r w:rsidR="00971693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971693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97169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92C9D" w:rsidP="00BC62E1" w:rsidR="00892C9D" w:rsidRPr="006A459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="00AD5B7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97169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971693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="00BC62E1" w:rsidRPr="00190138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</w:t>
      </w:r>
      <w:proofErr w:type="gram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broj HR</w:t>
      </w:r>
      <w:r w:rsidR="0097169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44FA3">
        <w:rPr>
          <w:rFonts w:hAnsi="Times New Roman" w:ascii="Times New Roman"/>
          <w:color w:val="auto"/>
          <w:sz w:val="24"/>
          <w:szCs w:val="24"/>
          <w:lang w:val="hr-HR"/>
        </w:rPr>
        <w:t>9323600003111988877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6A459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6A459B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6A459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proofErr w:type="spellStart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94</w:t>
      </w:r>
      <w:proofErr w:type="spellEnd"/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 xml:space="preserve">(NN </w:t>
      </w:r>
      <w:proofErr w:type="spellStart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71</w:t>
      </w:r>
      <w:proofErr w:type="spellEnd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 xml:space="preserve">)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određena je nagrada </w:t>
      </w:r>
      <w:r w:rsidR="00B44FA3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privremenom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stečajnom upravitelju za obavljanje poslova </w:t>
      </w:r>
      <w:r w:rsidR="00370F44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tečajnog upravitelja u stečajnom postupku.</w:t>
      </w:r>
    </w:p>
    <w:p w:rsidRDefault="00F17FAF" w:rsidP="00F17FAF" w:rsidR="00F17FA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</w:t>
      </w:r>
      <w:r w:rsidR="00323398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privremeni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stečajni upravitelj obavio u ovom </w:t>
      </w:r>
      <w:r w:rsidR="007B4C20">
        <w:rPr>
          <w:rFonts w:hAnsi="Times New Roman" w:ascii="Times New Roman"/>
          <w:color w:val="auto"/>
          <w:sz w:val="24"/>
          <w:szCs w:val="24"/>
          <w:lang w:val="hr-HR"/>
        </w:rPr>
        <w:t xml:space="preserve">postupku, te </w:t>
      </w:r>
      <w:r w:rsidR="00373EFA">
        <w:rPr>
          <w:rFonts w:hAnsi="Times New Roman" w:ascii="Times New Roman"/>
          <w:color w:val="auto"/>
          <w:sz w:val="24"/>
          <w:szCs w:val="24"/>
          <w:lang w:val="hr-HR"/>
        </w:rPr>
        <w:t>temeljem čl. 4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Uredbe o kriterijima i načinu obračuna i plaćanja nagrade stečajnim upraviteljima.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5F2DFE">
        <w:rPr>
          <w:rFonts w:hAnsi="Times New Roman" w:ascii="Times New Roman"/>
          <w:color w:val="auto"/>
          <w:sz w:val="24"/>
          <w:szCs w:val="24"/>
          <w:lang w:val="hr-HR"/>
        </w:rPr>
        <w:t>3. studeni</w:t>
      </w:r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C04A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C04A7" w:rsidP="00AB7A2F" w:rsidR="003C04A7" w:rsidRPr="003C04A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C04A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C04A7" w:rsidP="00995CE9" w:rsidR="003C04A7" w:rsidRPr="003C04A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C04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04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04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04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04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04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04A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C04A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3C04A7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6A459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4A7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4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</w:p>
  <w:p w:rsidRDefault="003C04A7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054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0B7"/>
    <w:rsid w:val="00315B73"/>
    <w:rsid w:val="00315C60"/>
    <w:rsid w:val="0031650F"/>
    <w:rsid w:val="003167FD"/>
    <w:rsid w:val="00316C52"/>
    <w:rsid w:val="00323398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0F44"/>
    <w:rsid w:val="00371B95"/>
    <w:rsid w:val="0037219F"/>
    <w:rsid w:val="0037222C"/>
    <w:rsid w:val="00372ABA"/>
    <w:rsid w:val="0037389C"/>
    <w:rsid w:val="00373EFA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4A7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8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1C09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C81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DFE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4C20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0C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1693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E8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A4A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50B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B72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C15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4FA3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C5A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A68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384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7CD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Podnoje" w:type="paragraph">
    <w:name w:val="footer"/>
    <w:basedOn w:val="Normal"/>
    <w:link w:val="PodnojeChar"/>
    <w:rsid w:val="00502C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2C81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0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4A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4A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4A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4A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Podnoje" w:type="paragraph">
    <w:name w:val="footer"/>
    <w:basedOn w:val="Normal"/>
    <w:link w:val="PodnojeChar"/>
    <w:rsid w:val="00502C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2C81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0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4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4A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4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4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5314</izvorni_sadrzaj>
    <derivirana_varijabla naziv="DomainObject.Predmet.Broj_1">5314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St-5314/2016</izvorni_sadrzaj>
    <derivirana_varijabla naziv="DomainObject.Predmet.OznakaBroj_1">St-5314/2016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LUKIĆ - GRADNJA d.o.o. zastupanog po punomoćniku Mara Lukić; Miroslav Lukić</izvorni_sadrzaj>
    <derivirana_varijabla naziv="DomainObject.Predmet.ProtustrankaFormated_1">  LUKIĆ - GRADNJA d.o.o. zastupanog po punomoćniku Mara Lukić; Miroslav Lukić</derivirana_varijabla>
  </DomainObject.Predmet.ProtustrankaFormated>
  <DomainObject.Predmet.ProtustrankaFormatedOIB>
    <izvorni_sadrzaj>  LUKIĆ - GRADNJA d.o.o., OIB 66647653053 zastupanog po punomoćniku Mara Lukić; Miroslav Lukić</izvorni_sadrzaj>
    <derivirana_varijabla naziv="DomainObject.Predmet.ProtustrankaFormatedOIB_1">  LUKIĆ - GRADNJA d.o.o., OIB 66647653053 zastupanog po punomoćniku Mara Lukić; Miroslav Lukić</derivirana_varijabla>
  </DomainObject.Predmet.ProtustrankaFormatedOIB>
  <DomainObject.Predmet.ProtustrankaFormatedWithAdress>
    <izvorni_sadrzaj> LUKIĆ - GRADNJA d.o.o., Prašnica gornja 13, 10000 Zagreb zastupanog po punomoćniku Mara Lukić; Miroslav Lukić</izvorni_sadrzaj>
    <derivirana_varijabla naziv="DomainObject.Predmet.ProtustrankaFormatedWithAdress_1"> LUKIĆ - GRADNJA d.o.o., Prašnica gornja 13, 10000 Zagreb zastupanog po punomoćniku Mara Lukić; Miroslav Lukić</derivirana_varijabla>
  </DomainObject.Predmet.ProtustrankaFormatedWithAdress>
  <DomainObject.Predmet.ProtustrankaFormatedWithAdressOIB>
    <izvorni_sadrzaj> LUKIĆ - GRADNJA d.o.o., OIB 66647653053, Prašnica gornja 13, 10000 Zagreb zastupanog po punomoćniku Mara Lukić; Miroslav Lukić</izvorni_sadrzaj>
    <derivirana_varijabla naziv="DomainObject.Predmet.ProtustrankaFormatedWithAdressOIB_1"> LUKIĆ - GRADNJA d.o.o., OIB 66647653053, Prašnica gornja 13, 10000 Zagreb zastupanog po punomoćniku Mara Lukić; Miroslav Lukić</derivirana_varijabla>
  </DomainObject.Predmet.ProtustrankaFormatedWithAdressOIB>
  <DomainObject.Predmet.ProtustrankaWithAdress>
    <izvorni_sadrzaj>LUKIĆ - GRADNJA d.o.o. Prašnica gornja 13, 10000 Zagreb</izvorni_sadrzaj>
    <derivirana_varijabla naziv="DomainObject.Predmet.ProtustrankaWithAdress_1">LUKIĆ - GRADNJA d.o.o. Prašnica gornja 13, 10000 Zagreb</derivirana_varijabla>
  </DomainObject.Predmet.ProtustrankaWithAdress>
  <DomainObject.Predmet.ProtustrankaWithAdressOIB>
    <izvorni_sadrzaj>LUKIĆ - GRADNJA d.o.o., OIB 66647653053, Prašnica gornja 13, 10000 Zagreb</izvorni_sadrzaj>
    <derivirana_varijabla naziv="DomainObject.Predmet.ProtustrankaWithAdressOIB_1">LUKIĆ - GRADNJA d.o.o., OIB 66647653053, Prašnica gornja 13, 10000 Zagreb</derivirana_varijabla>
  </DomainObject.Predmet.ProtustrankaWithAdressOIB>
  <DomainObject.Predmet.ProtustrankaNazivFormated>
    <izvorni_sadrzaj>LUKIĆ - GRADNJA d.o.o.</izvorni_sadrzaj>
    <derivirana_varijabla naziv="DomainObject.Predmet.ProtustrankaNazivFormated_1">LUKIĆ - GRADNJA d.o.o.</derivirana_varijabla>
  </DomainObject.Predmet.ProtustrankaNazivFormated>
  <DomainObject.Predmet.ProtustrankaNazivFormatedOIB>
    <izvorni_sadrzaj>LUKIĆ - GRADNJA d.o.o., OIB 66647653053</izvorni_sadrzaj>
    <derivirana_varijabla naziv="DomainObject.Predmet.ProtustrankaNazivFormatedOIB_1">LUKIĆ - GRADNJA d.o.o., OIB 66647653053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GUO; Mara Lukić; Miroslav Lukić; vjerovnici</izvorni_sadrzaj>
    <derivirana_varijabla naziv="DomainObject.Predmet.StrankaFormated_1">  FINA Regionalni centar Zagreb; Republika Hrvatska, Ministarstvo financija, Porezna uprava zastupanog po punomoćniku Županijsko državno odvjetništvo u Zagrebu, GUO; Mara Lukić; Miroslav Lukić; vjerovnici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GUO; Mara Lukić, OIB 85626409112; Miroslav Lukić, OIB 43836504388; vjerovnici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GUO; Mara Lukić, OIB 85626409112; Miroslav Lukić, OIB 43836504388; vjerovnici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GUO; Mara Lukić, Prašnica Gornja 13, 10000 Zagreb; Miroslav Lukić, Prašnica Gornja 13, 10000 Zagreb; vjerovnici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GUO; Mara Lukić, Prašnica Gornja 13, 10000 Zagreb; Miroslav Lukić, Prašnica Gornja 13, 10000 Zagreb; vjerovnici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GUO; Mara Lukić, OIB 85626409112, Prašnica Gornja 13, 10000 Zagreb; Miroslav Lukić, OIB 43836504388, Prašnica Gornja 13, 10000 Zagreb; vjerovnici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GUO; Mara Lukić, OIB 85626409112, Prašnica Gornja 13, 10000 Zagreb; Miroslav Lukić, OIB 43836504388, Prašnica Gornja 13, 10000 Zagreb; vjerovnici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Zagreb,Mara Lukić Prašnica Gornja 13,10000 Zagreb,Miroslav Lukić Prašnica Gornja 13,10000 Zagreb,vjerovnici </izvorni_sadrzaj>
    <derivirana_varijabla naziv="DomainObject.Predmet.StrankaWithAdress_1">FINA Regionalni centar Zagreb Trg svibanjskih žrtava 1995. 1,10000 Zagreb,Republika Hrvatska, Ministarstvo financija, Porezna uprava /,10000 Zagreb,Mara Lukić Prašnica Gornja 13,10000 Zagreb,Miroslav Lukić Prašnica Gornja 13,10000 Zagreb,vjerovnici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Zagreb,Mara Lukić, OIB 85626409112, Prašnica Gornja 13,10000 Zagreb,Miroslav Lukić, OIB 43836504388, Prašnica Gornja 13,10000 Zagreb,vjerovnici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Zagreb,Mara Lukić, OIB 85626409112, Prašnica Gornja 13,10000 Zagreb,Miroslav Lukić, OIB 43836504388, Prašnica Gornja 13,10000 Zagreb,vjerovnici</derivirana_varijabla>
  </DomainObject.Predmet.StrankaWithAdressOIB>
  <DomainObject.Predmet.StrankaNazivFormated>
    <izvorni_sadrzaj>FINA Regionalni centar Zagreb,Republika Hrvatska, Ministarstvo financija, Porezna uprava,Mara Lukić,Miroslav Lukić,vjerovnici</izvorni_sadrzaj>
    <derivirana_varijabla naziv="DomainObject.Predmet.StrankaNazivFormated_1">FINA Regionalni centar Zagreb,Republika Hrvatska, Ministarstvo financija, Porezna uprava,Mara Lukić,Miroslav Lukić,vjerovnici</derivirana_varijabla>
  </DomainObject.Predmet.StrankaNazivFormated>
  <DomainObject.Predmet.StrankaNazivFormatedOIB>
    <izvorni_sadrzaj>FINA Regionalni centar Zagreb, OIB 85821130368,Republika Hrvatska, Ministarstvo financija, Porezna uprava, OIB 18683136487,Mara Lukić, OIB 85626409112,Miroslav Lukić, OIB 43836504388,vjerovnici</izvorni_sadrzaj>
    <derivirana_varijabla naziv="DomainObject.Predmet.StrankaNazivFormatedOIB_1">FINA Regionalni centar Zagreb, OIB 85821130368,Republika Hrvatska, Ministarstvo financija, Porezna uprava, OIB 18683136487,Mara Lukić, OIB 85626409112,Miroslav Lukić, OIB 43836504388,vjerovnici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  <item>Mara Lukić</item>
      <item>Miroslav Lukić</item>
      <item>vjerovnici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  <item>Mara Lukić</item>
      <item>Miroslav Lukić</item>
      <item>vjerovnici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  <item>Mara Lukić, OIB 85626409112</item>
      <item>Miroslav Lukić, OIB 43836504388</item>
      <item>vjerovnici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  <item>Mara Lukić, OIB 85626409112</item>
      <item>Miroslav Lukić, OIB 43836504388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  <item>Mara Lukić, Prašnica Gornja 13, 10000 Zagreb</item>
      <item>Miroslav Lukić, Prašnica Gornja 13, 10000 Zagreb</item>
      <item>vjerovnici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  <item>Mara Lukić, Prašnica Gornja 13, 10000 Zagreb</item>
      <item>Miroslav Lukić, Prašnica Gornja 13,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  <item>Mara Lukić, OIB 85626409112, Prašnica Gornja 13, 10000 Zagreb</item>
      <item>Miroslav Lukić, OIB 43836504388, Prašnica Gornja 13,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  <item>Mara Lukić, OIB 85626409112, Prašnica Gornja 13, 10000 Zagreb</item>
      <item>Miroslav Lukić, OIB 43836504388, Prašnica Gornja 13, 10000 Zagreb</item>
      <item>vjerovnici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  <item>Mara Lukić</item>
      <item>Miroslav Lukić</item>
      <item>vjerovnici</item>
    </izvorni_sadrzaj>
    <derivirana_varijabla naziv="DomainObject.Predmet.StrankaListNazivFormated_1">
      <item>FINA Regionalni centar Zagreb</item>
      <item>Republika Hrvatska, Ministarstvo financija, Porezna uprava</item>
      <item>Mara Lukić</item>
      <item>Miroslav Lukić</item>
      <item>vjerovnici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  <item>Mara Lukić, OIB 85626409112</item>
      <item>Miroslav Lukić, OIB 43836504388</item>
      <item>vjerovnici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  <item>Mara Lukić, OIB 85626409112</item>
      <item>Miroslav Lukić, OIB 43836504388</item>
      <item>vjerovnici</item>
    </derivirana_varijabla>
  </DomainObject.Predmet.StrankaListNazivFormatedOIB>
  <DomainObject.Predmet.ProtuStrankaListFormated>
    <izvorni_sadrzaj>
      <item>LUKIĆ - GRADNJA d.o.o. zastupanog po punomoćniku Mara Lukić; Miroslav Lukić</item>
    </izvorni_sadrzaj>
    <derivirana_varijabla naziv="DomainObject.Predmet.ProtuStrankaListFormated_1">
      <item>LUKIĆ - GRADNJA d.o.o. zastupanog po punomoćniku Mara Lukić; Miroslav Lukić</item>
    </derivirana_varijabla>
  </DomainObject.Predmet.ProtuStrankaListFormated>
  <DomainObject.Predmet.ProtuStrankaListFormatedOIB>
    <izvorni_sadrzaj>
      <item>LUKIĆ - GRADNJA d.o.o., OIB 66647653053 zastupanog po punomoćniku Mara Lukić; Miroslav Lukić</item>
    </izvorni_sadrzaj>
    <derivirana_varijabla naziv="DomainObject.Predmet.ProtuStrankaListFormatedOIB_1">
      <item>LUKIĆ - GRADNJA d.o.o., OIB 66647653053 zastupanog po punomoćniku Mara Lukić; Miroslav Lukić</item>
    </derivirana_varijabla>
  </DomainObject.Predmet.ProtuStrankaListFormatedOIB>
  <DomainObject.Predmet.ProtuStrankaListFormatedWithAdress>
    <izvorni_sadrzaj>
      <item>LUKIĆ - GRADNJA d.o.o., Prašnica gornja 13, 10000 Zagreb zastupanog po punomoćniku Mara Lukić; Miroslav Lukić</item>
    </izvorni_sadrzaj>
    <derivirana_varijabla naziv="DomainObject.Predmet.ProtuStrankaListFormatedWithAdress_1">
      <item>LUKIĆ - GRADNJA d.o.o., Prašnica gornja 13, 10000 Zagreb zastupanog po punomoćniku Mara Lukić; Miroslav Lukić</item>
    </derivirana_varijabla>
  </DomainObject.Predmet.ProtuStrankaListFormatedWithAdress>
  <DomainObject.Predmet.ProtuStrankaListFormatedWithAdressOIB>
    <izvorni_sadrzaj>
      <item>LUKIĆ - GRADNJA d.o.o., OIB 66647653053, Prašnica gornja 13, 10000 Zagreb zastupanog po punomoćniku Mara Lukić; Miroslav Lukić</item>
    </izvorni_sadrzaj>
    <derivirana_varijabla naziv="DomainObject.Predmet.ProtuStrankaListFormatedWithAdressOIB_1">
      <item>LUKIĆ - GRADNJA d.o.o., OIB 66647653053, Prašnica gornja 13, 10000 Zagreb zastupanog po punomoćniku Mara Lukić; Miroslav Lukić</item>
    </derivirana_varijabla>
  </DomainObject.Predmet.ProtuStrankaListFormatedWithAdressOIB>
  <DomainObject.Predmet.ProtuStrankaListNazivFormated>
    <izvorni_sadrzaj>
      <item>LUKIĆ - GRADNJA d.o.o.</item>
    </izvorni_sadrzaj>
    <derivirana_varijabla naziv="DomainObject.Predmet.ProtuStrankaListNazivFormated_1">
      <item>LUKIĆ - GRADNJA d.o.o.</item>
    </derivirana_varijabla>
  </DomainObject.Predmet.ProtuStrankaListNazivFormated>
  <DomainObject.Predmet.ProtuStrankaListNazivFormatedOIB>
    <izvorni_sadrzaj>
      <item>LUKIĆ - GRADNJA d.o.o., OIB 66647653053</item>
    </izvorni_sadrzaj>
    <derivirana_varijabla naziv="DomainObject.Predmet.ProtuStrankaListNazivFormatedOIB_1">
      <item>LUKIĆ - GRADNJA d.o.o., OIB 66647653053</item>
    </derivirana_varijabla>
  </DomainObject.Predmet.ProtuStrankaListNazivFormatedOIB>
  <DomainObject.Predmet.OstaliListFormated>
    <izvorni_sadrzaj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punomoćnik sudionika u postupku LUKIĆ - GRADNJA d.o.o.</item>
    </izvorni_sadrzaj>
    <derivirana_varijabla naziv="DomainObject.Predmet.OstaliListFormated_1"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punomoćnik sudionika u postupku LUKIĆ - GRADNJA d.o.o.</item>
    </derivirana_varijabla>
  </DomainObject.Predmet.OstaliListFormated>
  <DomainObject.Predmet.OstaliListFormatedOIB>
    <izvorni_sadrzaj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punomoćnik sudionika u postupku LUKIĆ - GRADNJA d.o.o.</item>
    </izvorni_sadrzaj>
    <derivirana_varijabla naziv="DomainObject.Predmet.OstaliListFormatedOIB_1"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punomoćnik sudionika u postupku LUKIĆ - GRADNJA d.o.o.</item>
    </derivirana_varijabla>
  </DomainObject.Predmet.OstaliListFormatedOIB>
  <DomainObject.Predmet.OstaliListFormatedWithAdress>
    <izvorni_sadrzaj>
      <item>Miroslav Lukić, Prašnica Gornja 13,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punomoćnik sudionika u postupku LUKIĆ - GRADNJA d.o.o.</item>
    </izvorni_sadrzaj>
    <derivirana_varijabla naziv="DomainObject.Predmet.OstaliListFormatedWithAdress_1">
      <item>Miroslav Lukić, Prašnica Gornja 13,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punomoćnik sudionika u postupku LUKIĆ - GRADNJA d.o.o.</item>
    </derivirana_varijabla>
  </DomainObject.Predmet.OstaliListFormatedWithAdress>
  <DomainObject.Predmet.OstaliListFormatedWithAdressOIB>
    <izvorni_sadrzaj>
      <item>Miroslav Lukić, OIB 43836504388, Prašnica Gornja 13,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punomoćnik sudionika u postupku LUKIĆ - GRADNJA d.o.o.</item>
    </izvorni_sadrzaj>
    <derivirana_varijabla naziv="DomainObject.Predmet.OstaliListFormatedWithAdressOIB_1">
      <item>Miroslav Lukić, OIB 43836504388, Prašnica Gornja 13,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punomoćnik sudionika u postupku LUKIĆ - GRADNJA d.o.o.</item>
    </derivirana_varijabla>
  </DomainObject.Predmet.OstaliListFormatedWithAdressOIB>
  <DomainObject.Predmet.OstaliListNazivFormated>
    <izvorni_sadrzaj>
      <item>Miroslav Lukić</item>
      <item>Petar Popović</item>
      <item>Županijsko državno odvjetništvo u Zagrebu, GUO</item>
      <item>Mara Lukić</item>
    </izvorni_sadrzaj>
    <derivirana_varijabla naziv="DomainObject.Predmet.OstaliListNazivFormated_1">
      <item>Miroslav Lukić</item>
      <item>Petar Popović</item>
      <item>Županijsko državno odvjetništvo u Zagrebu, GUO</item>
      <item>Mara Lukić</item>
    </derivirana_varijabla>
  </DomainObject.Predmet.OstaliListNazivFormated>
  <DomainObject.Predmet.OstaliListNazivFormatedOIB>
    <izvorni_sadrzaj>
      <item>Miroslav Lukić, OIB 43836504388</item>
      <item>Petar Popović, OIB 89375564266</item>
      <item>Županijsko državno odvjetništvo u Zagrebu, GUO, OIB 16488001145</item>
      <item>Mara Lukić, OIB 85626409112</item>
    </izvorni_sadrzaj>
    <derivirana_varijabla naziv="DomainObject.Predmet.OstaliListNazivFormatedOIB_1">
      <item>Miroslav Lukić, OIB 43836504388</item>
      <item>Petar Popović, OIB 89375564266</item>
      <item>Županijsko državno odvjetništvo u Zagrebu, GUO, OIB 16488001145</item>
      <item>Mara Lukić, OIB 85626409112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LUKIĆ - GRADNJA d.o.o.</izvorni_sadrzaj>
    <derivirana_varijabla naziv="DomainObject.Predmet.ProtustrankaIDrugi_1">LUKIĆ -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LUKIĆ - GRADNJA d.o.o., OIB 66647653053, Prašnica gornja 13, 10000 Zagreb</izvorni_sadrzaj>
    <derivirana_varijabla naziv="DomainObject.Predmet.ProtustrankaIDrugiAdressOIB_1">LUKIĆ - GRADNJA d.o.o., OIB 66647653053, Prašnica gornja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  <item>Mara Lukić</item>
      <item>Miroslav Lukić</item>
      <item>vjerovnici</item>
    </izvorni_sadrzaj>
    <derivirana_varijabla naziv="DomainObject.Predmet.SudioniciListNaziv_1"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  <item>Mara Lukić</item>
      <item>Miroslav Lukić</item>
      <item>vjerovnici</item>
    </derivirana_varijabla>
  </DomainObject.Predmet.SudioniciListNaziv>
  <DomainObject.Predmet.SudioniciListAdressOIB>
    <izvorni_sadrzaj>
      <item>LUKIĆ - GRADNJA d.o.o., OIB 66647653053, Prašnica gornja 13,10000 Zagreb</item>
      <item>FINA Regionalni centar Zagreb, OIB 85821130368, Trg svibanjskih žrtava 1995. 1,10000 Zagreb</item>
      <item>Miroslav Lukić, OIB 43836504388, Prašnica Gornja 13,10000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  <item>Mara Lukić, OIB 85626409112, Prašnica Gornja 13,10000 Zagreb</item>
      <item>Miroslav Lukić, OIB 43836504388, Prašnica Gornja 13,10000 Zagreb</item>
      <item>vjerovnici</item>
    </izvorni_sadrzaj>
    <derivirana_varijabla naziv="DomainObject.Predmet.SudioniciListAdressOIB_1">
      <item>LUKIĆ - GRADNJA d.o.o., OIB 66647653053, Prašnica gornja 13,10000 Zagreb</item>
      <item>FINA Regionalni centar Zagreb, OIB 85821130368, Trg svibanjskih žrtava 1995. 1,10000 Zagreb</item>
      <item>Miroslav Lukić, OIB 43836504388, Prašnica Gornja 13,10000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  <item>Mara Lukić, OIB 85626409112, Prašnica Gornja 13,10000 Zagreb</item>
      <item>Miroslav Lukić, OIB 43836504388, Prašnica Gornja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66647653053</item>
      <item>, OIB 85821130368</item>
      <item>, OIB 43836504388</item>
      <item>, OIB 89375564266</item>
      <item>, OIB 18683136487</item>
      <item>, OIB 16488001145</item>
      <item>, OIB 85626409112</item>
      <item>, OIB 85626409112</item>
      <item>, OIB 43836504388</item>
      <item>, OIB null</item>
    </izvorni_sadrzaj>
    <derivirana_varijabla naziv="DomainObject.Predmet.SudioniciListNazivOIB_1">
      <item>, OIB 66647653053</item>
      <item>, OIB 85821130368</item>
      <item>, OIB 43836504388</item>
      <item>, OIB 89375564266</item>
      <item>, OIB 18683136487</item>
      <item>, OIB 16488001145</item>
      <item>, OIB 85626409112</item>
      <item>, OIB 85626409112</item>
      <item>, OIB 43836504388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1332</properties:Characters>
  <properties:Lines>45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2017-11-03T12:39:00Z</dcterms:created>
  <dc:creator>malenicav</dc:creator>
  <cp:lastModifiedBy>Kristina Švajger</cp:lastModifiedBy>
  <cp:lastPrinted>2017-11-03T12:49:00Z</cp:lastPrinted>
  <dcterms:modified xmlns:xsi="http://www.w3.org/2001/XMLSchema-instance" xsi:type="dcterms:W3CDTF">2017-11-03T12:49:00Z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