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1de6" w14:paraId="93a1de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F588F">
        <w:t>284</w:t>
      </w:r>
      <w:r w:rsidR="006171EA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171EA">
        <w:t xml:space="preserve">23. veljače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633AD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633AD" w:rsidRPr="004633AD">
        <w:t>ECOGARDEN d.o.o., Kutina, Dubrovačka 4 (OIB: 08903495727</w:t>
      </w:r>
      <w:r w:rsidR="004633AD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633AD">
        <w:t xml:space="preserve">127.817,15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7554F4">
        <w:t xml:space="preserve"> 23.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C718C"/>
    <w:rsid w:val="001E50FB"/>
    <w:rsid w:val="001F6933"/>
    <w:rsid w:val="00230A63"/>
    <w:rsid w:val="00247B02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633A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171EA"/>
    <w:rsid w:val="00627F6A"/>
    <w:rsid w:val="00657B8E"/>
    <w:rsid w:val="00693392"/>
    <w:rsid w:val="006E0B7F"/>
    <w:rsid w:val="0073619E"/>
    <w:rsid w:val="007554F4"/>
    <w:rsid w:val="007574B5"/>
    <w:rsid w:val="007B5AFD"/>
    <w:rsid w:val="007D5A5D"/>
    <w:rsid w:val="007F12D4"/>
    <w:rsid w:val="008155EE"/>
    <w:rsid w:val="00842351"/>
    <w:rsid w:val="008613BD"/>
    <w:rsid w:val="00863025"/>
    <w:rsid w:val="00871F01"/>
    <w:rsid w:val="00910A89"/>
    <w:rsid w:val="00920CA0"/>
    <w:rsid w:val="009218D2"/>
    <w:rsid w:val="00940EB2"/>
    <w:rsid w:val="009419D8"/>
    <w:rsid w:val="00946FC6"/>
    <w:rsid w:val="009758CA"/>
    <w:rsid w:val="009F7F29"/>
    <w:rsid w:val="00A71431"/>
    <w:rsid w:val="00A84C69"/>
    <w:rsid w:val="00AC4528"/>
    <w:rsid w:val="00AD027A"/>
    <w:rsid w:val="00AF588F"/>
    <w:rsid w:val="00B1643E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ECOGARDEN d.o.o. zastupanog po punomoćniku Esad Halilović-pastuović</izvorni_sadrzaj>
    <derivirana_varijabla naziv="DomainObject.Predmet.ProtustrankaFormated_1">  ECOGARDEN d.o.o. zastupanog po punomoćniku Esad Halilović-pastuović</derivirana_varijabla>
  </DomainObject.Predmet.ProtustrankaFormated>
  <DomainObject.Predmet.ProtustrankaFormatedOIB>
    <izvorni_sadrzaj>  ECOGARDEN d.o.o., OIB 08903495727 zastupanog po punomoćniku Esad Halilović-pastuović</izvorni_sadrzaj>
    <derivirana_varijabla naziv="DomainObject.Predmet.ProtustrankaFormatedOIB_1">  ECOGARDEN d.o.o., OIB 08903495727 zastupanog po punomoćniku Esad Halilović-pastuović</derivirana_varijabla>
  </DomainObject.Predmet.ProtustrankaFormatedOIB>
  <DomainObject.Predmet.ProtustrankaFormatedWithAdress>
    <izvorni_sadrzaj> ECOGARDEN d.o.o., Dubrovačka 4, 44320 Kutina zastupanog po punomoćniku Esad Halilović-pastuović</izvorni_sadrzaj>
    <derivirana_varijabla naziv="DomainObject.Predmet.ProtustrankaFormatedWithAdress_1"> ECOGARDEN d.o.o., Dubrovačka 4, 44320 Kutina zastupanog po punomoćniku Esad Halilović-pastuović</derivirana_varijabla>
  </DomainObject.Predmet.ProtustrankaFormatedWithAdress>
  <DomainObject.Predmet.ProtustrankaFormatedWithAdressOIB>
    <izvorni_sadrzaj> ECOGARDEN d.o.o., OIB 08903495727, Dubrovačka 4, 44320 Kutina zastupanog po punomoćniku Esad Halilović-pastuović</izvorni_sadrzaj>
    <derivirana_varijabla naziv="DomainObject.Predmet.ProtustrankaFormatedWithAdressOIB_1"> ECOGARDEN d.o.o., OIB 08903495727, Dubrovačka 4, 44320 Kutina zastupanog po punomoćniku Esad Halilović-pastuović</derivirana_varijabla>
  </DomainObject.Predmet.ProtustrankaFormatedWithAdressOIB>
  <DomainObject.Predmet.ProtustrankaWithAdress>
    <izvorni_sadrzaj>ECOGARDEN d.o.o. Dubrovačka 4, 44320 Kutina</izvorni_sadrzaj>
    <derivirana_varijabla naziv="DomainObject.Predmet.ProtustrankaWithAdress_1">ECOGARDEN d.o.o. Dubrovačka 4, 44320 Kutina</derivirana_varijabla>
  </DomainObject.Predmet.ProtustrankaWithAdress>
  <DomainObject.Predmet.ProtustrankaWithAdressOIB>
    <izvorni_sadrzaj>ECOGARDEN d.o.o., OIB 08903495727, Dubrovačka 4, 44320 Kutina</izvorni_sadrzaj>
    <derivirana_varijabla naziv="DomainObject.Predmet.ProtustrankaWithAdressOIB_1">ECOGARDEN d.o.o., OIB 08903495727, Dubrovačka 4, 44320 Kutina</derivirana_varijabla>
  </DomainObject.Predmet.ProtustrankaWithAdressOIB>
  <DomainObject.Predmet.ProtustrankaNazivFormated>
    <izvorni_sadrzaj>ECOGARDEN d.o.o.</izvorni_sadrzaj>
    <derivirana_varijabla naziv="DomainObject.Predmet.ProtustrankaNazivFormated_1">ECOGARDEN d.o.o.</derivirana_varijabla>
  </DomainObject.Predmet.ProtustrankaNazivFormated>
  <DomainObject.Predmet.ProtustrankaNazivFormatedOIB>
    <izvorni_sadrzaj>ECOGARDEN d.o.o., OIB 08903495727</izvorni_sadrzaj>
    <derivirana_varijabla naziv="DomainObject.Predmet.ProtustrankaNazivFormatedOIB_1">ECOGARDEN d.o.o., OIB 08903495727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ECOGARDEN d.o.o. zastupanog po punomoćniku Esad Halilović-pastuović</item>
    </izvorni_sadrzaj>
    <derivirana_varijabla naziv="DomainObject.Predmet.ProtuStrankaListFormated_1">
      <item>ECOGARDEN d.o.o. zastupanog po punomoćniku Esad Halilović-pastuović</item>
    </derivirana_varijabla>
  </DomainObject.Predmet.ProtuStrankaListFormated>
  <DomainObject.Predmet.ProtuStrankaListFormatedOIB>
    <izvorni_sadrzaj>
      <item>ECOGARDEN d.o.o., OIB 08903495727 zastupanog po punomoćniku Esad Halilović-pastuović</item>
    </izvorni_sadrzaj>
    <derivirana_varijabla naziv="DomainObject.Predmet.ProtuStrankaListFormatedOIB_1">
      <item>ECOGARDEN d.o.o., OIB 08903495727 zastupanog po punomoćniku Esad Halilović-pastuović</item>
    </derivirana_varijabla>
  </DomainObject.Predmet.ProtuStrankaListFormatedOIB>
  <DomainObject.Predmet.ProtuStrankaListFormatedWithAdress>
    <izvorni_sadrzaj>
      <item>ECOGARDEN d.o.o., Dubrovačka 4, 44320 Kutina zastupanog po punomoćniku Esad Halilović-pastuović</item>
    </izvorni_sadrzaj>
    <derivirana_varijabla naziv="DomainObject.Predmet.ProtuStrankaListFormatedWithAdress_1">
      <item>ECOGARDEN d.o.o., Dubrovačka 4, 44320 Kutina zastupanog po punomoćniku Esad Halilović-pastuović</item>
    </derivirana_varijabla>
  </DomainObject.Predmet.ProtuStrankaListFormatedWithAdress>
  <DomainObject.Predmet.ProtuStrankaListFormatedWithAdressOIB>
    <izvorni_sadrzaj>
      <item>ECOGARDEN d.o.o., OIB 08903495727, Dubrovačka 4, 44320 Kutina zastupanog po punomoćniku Esad Halilović-pastuović</item>
    </izvorni_sadrzaj>
    <derivirana_varijabla naziv="DomainObject.Predmet.ProtuStrankaListFormatedWithAdressOIB_1">
      <item>ECOGARDEN d.o.o., OIB 08903495727, Dubrovačka 4, 44320 Kutina zastupanog po punomoćniku Esad Halilović-pastuović</item>
    </derivirana_varijabla>
  </DomainObject.Predmet.ProtuStrankaListFormatedWithAdressOIB>
  <DomainObject.Predmet.ProtuStrankaListNazivFormated>
    <izvorni_sadrzaj>
      <item>ECOGARDEN d.o.o.</item>
    </izvorni_sadrzaj>
    <derivirana_varijabla naziv="DomainObject.Predmet.ProtuStrankaListNazivFormated_1">
      <item>ECOGARDEN d.o.o.</item>
    </derivirana_varijabla>
  </DomainObject.Predmet.ProtuStrankaListNazivFormated>
  <DomainObject.Predmet.ProtuStrankaListNazivFormatedOIB>
    <izvorni_sadrzaj>
      <item>ECOGARDEN d.o.o., OIB 08903495727</item>
    </izvorni_sadrzaj>
    <derivirana_varijabla naziv="DomainObject.Predmet.ProtuStrankaListNazivFormatedOIB_1">
      <item>ECOGARDEN d.o.o., OIB 08903495727</item>
    </derivirana_varijabla>
  </DomainObject.Predmet.ProtuStrankaListNazivFormatedOIB>
  <DomainObject.Predmet.OstaliListFormated>
    <izvorni_sadrzaj>
      <item>Esad Halilović-pastuović punomoćnik sudionika u postupku ECOGARDEN d.o.o.</item>
    </izvorni_sadrzaj>
    <derivirana_varijabla naziv="DomainObject.Predmet.OstaliListFormated_1">
      <item>Esad Halilović-pastuović punomoćnik sudionika u postupku ECOGARDEN d.o.o.</item>
    </derivirana_varijabla>
  </DomainObject.Predmet.OstaliListFormated>
  <DomainObject.Predmet.OstaliListFormatedOIB>
    <izvorni_sadrzaj>
      <item>Esad Halilović-pastuović, OIB 89535102062 punomoćnik sudionika u postupku ECOGARDEN d.o.o.</item>
    </izvorni_sadrzaj>
    <derivirana_varijabla naziv="DomainObject.Predmet.OstaliListFormatedOIB_1">
      <item>Esad Halilović-pastuović, OIB 89535102062 punomoćnik sudionika u postupku ECOGARDEN d.o.o.</item>
    </derivirana_varijabla>
  </DomainObject.Predmet.OstaliListFormatedOIB>
  <DomainObject.Predmet.OstaliListFormatedWithAdress>
    <izvorni_sadrzaj>
      <item>Esad Halilović-pastuović, Vladimira Nazora 19a, 43280 Garešnica punomoćnik sudionika u postupku ECOGARDEN d.o.o.</item>
    </izvorni_sadrzaj>
    <derivirana_varijabla naziv="DomainObject.Predmet.OstaliListFormatedWithAdress_1">
      <item>Esad Halilović-pastuović, Vladimira Nazora 19a, 43280 Garešnica punomoćnik sudionika u postupku ECOGARDEN d.o.o.</item>
    </derivirana_varijabla>
  </DomainObject.Predmet.OstaliListFormatedWithAdress>
  <DomainObject.Predmet.OstaliListFormatedWithAdressOIB>
    <izvorni_sadrzaj>
      <item>Esad Halilović-pastuović, OIB 89535102062, Vladimira Nazora 19a, 43280 Garešnica punomoćnik sudionika u postupku ECOGARDEN d.o.o.</item>
    </izvorni_sadrzaj>
    <derivirana_varijabla naziv="DomainObject.Predmet.OstaliListFormatedWithAdressOIB_1">
      <item>Esad Halilović-pastuović, OIB 89535102062, Vladimira Nazora 19a, 43280 Garešnica punomoćnik sudionika u postupku ECOGARDEN d.o.o.</item>
    </derivirana_varijabla>
  </DomainObject.Predmet.OstaliListFormatedWithAdressOIB>
  <DomainObject.Predmet.OstaliListNazivFormated>
    <izvorni_sadrzaj>
      <item>Esad Halilović-pastuović</item>
    </izvorni_sadrzaj>
    <derivirana_varijabla naziv="DomainObject.Predmet.OstaliListNazivFormated_1">
      <item>Esad Halilović-pastuović</item>
    </derivirana_varijabla>
  </DomainObject.Predmet.OstaliListNazivFormated>
  <DomainObject.Predmet.OstaliListNazivFormatedOIB>
    <izvorni_sadrzaj>
      <item>Esad Halilović-pastuović, OIB 89535102062</item>
    </izvorni_sadrzaj>
    <derivirana_varijabla naziv="DomainObject.Predmet.OstaliListNazivFormatedOIB_1">
      <item>Esad Halilović-pastuović, OIB 89535102062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ECOGARDEN d.o.o.</izvorni_sadrzaj>
    <derivirana_varijabla naziv="DomainObject.Predmet.ProtustrankaIDrugi_1">ECOGARDEN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ECOGARDEN d.o.o., OIB 08903495727, Dubrovačka 4, 44320 Kutina</izvorni_sadrzaj>
    <derivirana_varijabla naziv="DomainObject.Predmet.ProtustrankaIDrugiAdressOIB_1">ECOGARDEN d.o.o., OIB 08903495727, Dubrovačka 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ECOGARDEN d.o.o.</item>
      <item>Esad Halilović-pastuović</item>
    </izvorni_sadrzaj>
    <derivirana_varijabla naziv="DomainObject.Predmet.SudioniciListNaziv_1">
      <item>FINA Regionalni centar Zagreb</item>
      <item>ECOGARDEN d.o.o.</item>
      <item>Esad Halilović-pastuović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ECOGARDEN d.o.o., OIB 08903495727, Dubrovačka 4,44320 Kutina</item>
      <item>Esad Halilović-pastuović, OIB 89535102062, Vladimira Nazora 19a,43280 Garešnica</item>
    </izvorni_sadrzaj>
    <derivirana_varijabla naziv="DomainObject.Predmet.SudioniciListAdressOIB_1">
      <item>FINA Regionalni centar Zagreb, OIB 85821130368, Trg svibanjskih žrtava 1995. 1,10000 Zagreb</item>
      <item>ECOGARDEN d.o.o., OIB 08903495727, Dubrovačka 4,44320 Kutina</item>
      <item>Esad Halilović-pastuović, OIB 89535102062, Vladimira Nazora 19a,43280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08903495727</item>
      <item>, OIB 89535102062</item>
    </izvorni_sadrzaj>
    <derivirana_varijabla naziv="DomainObject.Predmet.SudioniciListNazivOIB_1">
      <item>, OIB 85821130368</item>
      <item>, OIB 08903495727</item>
      <item>, OIB 89535102062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2016-02-23T09:41:00Z</dcterms:created>
  <dc:creator>ilukac</dc:creator>
  <cp:lastModifiedBy>Anita Ban</cp:lastModifiedBy>
  <cp:lastPrinted>2015-11-18T13:13:00Z</cp:lastPrinted>
  <dcterms:modified xmlns:xsi="http://www.w3.org/2001/XMLSchema-instance" xsi:type="dcterms:W3CDTF">2016-02-23T09:45:00Z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