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e05c" w14:paraId="ce8e05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745B4">
        <w:rPr>
          <w:rFonts w:hAnsi="Times New Roman" w:ascii="Times New Roman"/>
          <w:b/>
          <w:sz w:val="24"/>
          <w:szCs w:val="24"/>
        </w:rPr>
        <w:t>169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D745B4">
        <w:rPr>
          <w:rFonts w:hAnsi="Times New Roman" w:ascii="Times New Roman"/>
        </w:rPr>
        <w:t>169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D745B4" w:rsidRPr="00D745B4">
        <w:rPr>
          <w:rFonts w:hAnsi="Times New Roman" w:ascii="Times New Roman"/>
        </w:rPr>
        <w:t>DRAVINJSKI DOM - ZAGREB d.o.o.</w:t>
      </w:r>
      <w:r w:rsidR="00AE38A5" w:rsidRPr="00AE38A5">
        <w:rPr>
          <w:rFonts w:hAnsi="Times New Roman" w:ascii="Times New Roman"/>
        </w:rPr>
        <w:t>.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D745B4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745B4" w:rsidRPr="00D745B4">
        <w:rPr>
          <w:rFonts w:hAnsi="Times New Roman" w:ascii="Times New Roman"/>
        </w:rPr>
        <w:t>26628422560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5382E"/>
    <w:rsid w:val="003676EA"/>
    <w:rsid w:val="003718BF"/>
    <w:rsid w:val="003A4EEE"/>
    <w:rsid w:val="003C5D28"/>
    <w:rsid w:val="003D5064"/>
    <w:rsid w:val="003F7F2F"/>
    <w:rsid w:val="00423DA6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CBD"/>
    <w:rsid w:val="009E6C2E"/>
    <w:rsid w:val="009F7775"/>
    <w:rsid w:val="00A005BA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6490E"/>
    <w:rsid w:val="00F91BC7"/>
    <w:rsid w:val="00F92CAB"/>
    <w:rsid w:val="00FA10AE"/>
    <w:rsid w:val="00FA7BE3"/>
    <w:rsid w:val="00FC0C9B"/>
    <w:rsid w:val="00FC71F9"/>
    <w:rsid w:val="00FE15EA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5E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5E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5E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5E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5E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5E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5E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5E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DRAVINJSKI DOM - ZAGREB d.o.o.</izvorni_sadrzaj>
    <derivirana_varijabla naziv="DomainObject.Predmet.ProtustrankaFormated_1">  DRAVINJSKI DOM - ZAGREB d.o.o.</derivirana_varijabla>
  </DomainObject.Predmet.ProtustrankaFormated>
  <DomainObject.Predmet.ProtustrankaFormatedOIB>
    <izvorni_sadrzaj>  DRAVINJSKI DOM - ZAGREB d.o.o., OIB 26628422560</izvorni_sadrzaj>
    <derivirana_varijabla naziv="DomainObject.Predmet.ProtustrankaFormatedOIB_1">  DRAVINJSKI DOM - ZAGREB d.o.o., OIB 26628422560</derivirana_varijabla>
  </DomainObject.Predmet.ProtustrankaFormatedOIB>
  <DomainObject.Predmet.ProtustrankaFormatedWithAdress>
    <izvorni_sadrzaj> DRAVINJSKI DOM - ZAGREB d.o.o., Božidara Magovca 79, 10000 Zagreb</izvorni_sadrzaj>
    <derivirana_varijabla naziv="DomainObject.Predmet.ProtustrankaFormatedWithAdress_1"> DRAVINJSKI DOM - ZAGREB d.o.o., Božidara Magovca 79, 10000 Zagreb</derivirana_varijabla>
  </DomainObject.Predmet.ProtustrankaFormatedWithAdress>
  <DomainObject.Predmet.ProtustrankaFormatedWithAdressOIB>
    <izvorni_sadrzaj> DRAVINJSKI DOM - ZAGREB d.o.o., OIB 26628422560, Božidara Magovca 79, 10000 Zagreb</izvorni_sadrzaj>
    <derivirana_varijabla naziv="DomainObject.Predmet.ProtustrankaFormatedWithAdressOIB_1"> DRAVINJSKI DOM - ZAGREB d.o.o., OIB 26628422560, Božidara Magovca 79, 10000 Zagreb</derivirana_varijabla>
  </DomainObject.Predmet.ProtustrankaFormatedWithAdressOIB>
  <DomainObject.Predmet.ProtustrankaWithAdress>
    <izvorni_sadrzaj>DRAVINJSKI DOM - ZAGREB d.o.o. Božidara Magovca 79, 10000 Zagreb</izvorni_sadrzaj>
    <derivirana_varijabla naziv="DomainObject.Predmet.ProtustrankaWithAdress_1">DRAVINJSKI DOM - ZAGREB d.o.o. Božidara Magovca 79, 10000 Zagreb</derivirana_varijabla>
  </DomainObject.Predmet.ProtustrankaWithAdress>
  <DomainObject.Predmet.ProtustrankaWithAdressOIB>
    <izvorni_sadrzaj>DRAVINJSKI DOM - ZAGREB d.o.o., OIB 26628422560, Božidara Magovca 79, 10000 Zagreb</izvorni_sadrzaj>
    <derivirana_varijabla naziv="DomainObject.Predmet.ProtustrankaWithAdressOIB_1">DRAVINJSKI DOM - ZAGREB d.o.o., OIB 26628422560, Božidara Magovca 79, 10000 Zagreb</derivirana_varijabla>
  </DomainObject.Predmet.ProtustrankaWithAdressOIB>
  <DomainObject.Predmet.ProtustrankaNazivFormated>
    <izvorni_sadrzaj>DRAVINJSKI DOM - ZAGREB d.o.o.</izvorni_sadrzaj>
    <derivirana_varijabla naziv="DomainObject.Predmet.ProtustrankaNazivFormated_1">DRAVINJSKI DOM - ZAGREB d.o.o.</derivirana_varijabla>
  </DomainObject.Predmet.ProtustrankaNazivFormated>
  <DomainObject.Predmet.ProtustrankaNazivFormatedOIB>
    <izvorni_sadrzaj>DRAVINJSKI DOM - ZAGREB d.o.o., OIB 26628422560</izvorni_sadrzaj>
    <derivirana_varijabla naziv="DomainObject.Predmet.ProtustrankaNazivFormatedOIB_1">DRAVINJSKI DOM - ZAGREB d.o.o., OIB 26628422560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DRAVINJSKI DOM - ZAGREB d.o.o.</item>
    </izvorni_sadrzaj>
    <derivirana_varijabla naziv="DomainObject.Predmet.ProtuStrankaListFormated_1">
      <item>DRAVINJSKI DOM - ZAGREB d.o.o.</item>
    </derivirana_varijabla>
  </DomainObject.Predmet.ProtuStrankaListFormated>
  <DomainObject.Predmet.ProtuStrankaListFormatedOIB>
    <izvorni_sadrzaj>
      <item>DRAVINJSKI DOM - ZAGREB d.o.o., OIB 26628422560</item>
    </izvorni_sadrzaj>
    <derivirana_varijabla naziv="DomainObject.Predmet.ProtuStrankaListFormatedOIB_1">
      <item>DRAVINJSKI DOM - ZAGREB d.o.o., OIB 26628422560</item>
    </derivirana_varijabla>
  </DomainObject.Predmet.ProtuStrankaListFormatedOIB>
  <DomainObject.Predmet.ProtuStrankaListFormatedWithAdress>
    <izvorni_sadrzaj>
      <item>DRAVINJSKI DOM - ZAGREB d.o.o., Božidara Magovca 79, 10000 Zagreb</item>
    </izvorni_sadrzaj>
    <derivirana_varijabla naziv="DomainObject.Predmet.ProtuStrankaListFormatedWithAdress_1">
      <item>DRAVINJSKI DOM - ZAGREB d.o.o., Božidara Magovca 79, 10000 Zagreb</item>
    </derivirana_varijabla>
  </DomainObject.Predmet.ProtuStrankaListFormatedWithAdress>
  <DomainObject.Predmet.ProtuStrankaListFormatedWithAdressOIB>
    <izvorni_sadrzaj>
      <item>DRAVINJSKI DOM - ZAGREB d.o.o., OIB 26628422560, Božidara Magovca 79, 10000 Zagreb</item>
    </izvorni_sadrzaj>
    <derivirana_varijabla naziv="DomainObject.Predmet.ProtuStrankaListFormatedWithAdressOIB_1">
      <item>DRAVINJSKI DOM - ZAGREB d.o.o., OIB 26628422560, Božidara Magovca 79, 10000 Zagreb</item>
    </derivirana_varijabla>
  </DomainObject.Predmet.ProtuStrankaListFormatedWithAdressOIB>
  <DomainObject.Predmet.ProtuStrankaListNazivFormated>
    <izvorni_sadrzaj>
      <item>DRAVINJSKI DOM - ZAGREB d.o.o.</item>
    </izvorni_sadrzaj>
    <derivirana_varijabla naziv="DomainObject.Predmet.ProtuStrankaListNazivFormated_1">
      <item>DRAVINJSKI DOM - ZAGREB d.o.o.</item>
    </derivirana_varijabla>
  </DomainObject.Predmet.ProtuStrankaListNazivFormated>
  <DomainObject.Predmet.ProtuStrankaListNazivFormatedOIB>
    <izvorni_sadrzaj>
      <item>DRAVINJSKI DOM - ZAGREB d.o.o., OIB 26628422560</item>
    </izvorni_sadrzaj>
    <derivirana_varijabla naziv="DomainObject.Predmet.ProtuStrankaListNazivFormatedOIB_1">
      <item>DRAVINJSKI DOM - ZAGREB d.o.o., OIB 26628422560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DRAVINJSKI DOM - ZAGREB d.o.o.</izvorni_sadrzaj>
    <derivirana_varijabla naziv="DomainObject.Predmet.ProtustrankaIDrugi_1">DRAVINJSKI DOM -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DRAVINJSKI DOM - ZAGREB d.o.o., OIB 26628422560, Božidara Magovca 79, 10000 Zagreb</izvorni_sadrzaj>
    <derivirana_varijabla naziv="DomainObject.Predmet.ProtustrankaIDrugiAdressOIB_1">DRAVINJSKI DOM - ZAGREB d.o.o., OIB 26628422560, Božidara Magovca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DRAVINJSKI DOM - ZAGREB d.o.o.</item>
    </izvorni_sadrzaj>
    <derivirana_varijabla naziv="DomainObject.Predmet.SudioniciListNaziv_1">
      <item>FINA Regionalni centar Zagreb</item>
      <item>DRAVINJSKI DOM -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DRAVINJSKI DOM - ZAGREB d.o.o., OIB 26628422560, Božidara Magovca 79,10000 Zagreb</item>
    </izvorni_sadrzaj>
    <derivirana_varijabla naziv="DomainObject.Predmet.SudioniciListAdressOIB_1">
      <item>FINA Regionalni centar Zagreb, OIB 85821130368, Trg svibanjskih žrtava 1995. 1,10000 Zagreb</item>
      <item>DRAVINJSKI DOM - ZAGREB d.o.o., OIB 26628422560, Božidara Magovca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26628422560</item>
    </izvorni_sadrzaj>
    <derivirana_varijabla naziv="DomainObject.Predmet.SudioniciListNazivOIB_1">
      <item>, OIB 85821130368</item>
      <item>, OIB 26628422560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769</properties:Characters>
  <properties:Lines>49</properties:Lines>
  <properties:Paragraphs>21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2016-04-16T11:16:00Z</cp:lastPrinted>
  <dcterms:modified xmlns:xsi="http://www.w3.org/2001/XMLSchema-instance" xsi:type="dcterms:W3CDTF">2016-04-16T11:17:00Z</dcterms:modified>
  <cp:revision>180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