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16eb7" w14:paraId="4d16eb7" w:rsidRDefault="000F13C1" w:rsidP="000F13C1" w:rsidR="000F13C1">
      <w:pPr>
        <w15:collapsed w:val="false"/>
        <w:rPr>
          <w:b/>
        </w:rPr>
      </w:pPr>
      <w:bookmarkStart w:name="_GoBack" w:id="0"/>
      <w:bookmarkEnd w:id="0"/>
    </w:p>
    <w:p w:rsidRDefault="000F13C1" w:rsidP="000F13C1" w:rsidR="000F13C1">
      <w:pPr>
        <w:rPr>
          <w:b/>
        </w:rPr>
      </w:pPr>
    </w:p>
    <w:p w:rsidRDefault="000F13C1" w:rsidP="000F13C1" w:rsidR="000F13C1">
      <w:pPr>
        <w:rPr>
          <w:b/>
        </w:rPr>
      </w:pPr>
    </w:p>
    <w:p w:rsidRDefault="000F13C1" w:rsidP="000F13C1" w:rsidR="000F13C1">
      <w:r>
        <w:t>REPUBLIKA HRVATSKA</w:t>
      </w:r>
    </w:p>
    <w:p w:rsidRDefault="000F13C1" w:rsidP="000F13C1" w:rsidR="000F13C1">
      <w:r>
        <w:t xml:space="preserve">TRGOVAČKI SUD U ZADRU </w:t>
      </w:r>
      <w:r>
        <w:tab/>
      </w:r>
      <w:r>
        <w:tab/>
      </w:r>
      <w:r>
        <w:tab/>
      </w:r>
      <w:r>
        <w:tab/>
      </w:r>
      <w:r>
        <w:tab/>
        <w:t>Posl. br. 1 St-</w:t>
      </w:r>
      <w:r w:rsidR="008F0CA9">
        <w:t>78/15-58</w:t>
      </w:r>
    </w:p>
    <w:p w:rsidRDefault="000F13C1" w:rsidP="000F13C1" w:rsidR="000F13C1"/>
    <w:p w:rsidRDefault="000F13C1" w:rsidP="000F13C1" w:rsidR="000F13C1"/>
    <w:p w:rsidRDefault="000F13C1" w:rsidP="000F13C1" w:rsidR="000F13C1">
      <w:pPr>
        <w:jc w:val="center"/>
      </w:pPr>
      <w:r>
        <w:t>Z A K L J U Č A K</w:t>
      </w:r>
    </w:p>
    <w:p w:rsidRDefault="000F13C1" w:rsidP="000F13C1" w:rsidR="000F13C1">
      <w:pPr>
        <w:jc w:val="both"/>
        <w:rPr>
          <w:b/>
        </w:rPr>
      </w:pPr>
    </w:p>
    <w:p w:rsidRDefault="000F13C1" w:rsidP="000F13C1" w:rsidR="000F13C1">
      <w:pPr>
        <w:jc w:val="both"/>
        <w:rPr>
          <w:lang w:eastAsia="en-US"/>
        </w:rPr>
      </w:pPr>
      <w:r>
        <w:rPr>
          <w:lang w:eastAsia="en-US"/>
        </w:rPr>
        <w:t>Trgovački sud u Zadru (OIB:</w:t>
      </w:r>
      <w:r>
        <w:t xml:space="preserve"> 39670464653) </w:t>
      </w:r>
      <w:r>
        <w:rPr>
          <w:lang w:eastAsia="en-US"/>
        </w:rPr>
        <w:t xml:space="preserve">po sucu Ardeni Bajlo, u stečajnom postupku nad stečajnim dužnikom </w:t>
      </w:r>
      <w:r w:rsidR="008F0CA9">
        <w:t>BULLO d.o.o.</w:t>
      </w:r>
      <w:r w:rsidR="008F0CA9" w:rsidRPr="00EF0E8D">
        <w:t xml:space="preserve"> Biograd na Moru</w:t>
      </w:r>
      <w:r w:rsidR="008F0CA9">
        <w:t xml:space="preserve"> u stečaju</w:t>
      </w:r>
      <w:r w:rsidR="008F0CA9" w:rsidRPr="00EF0E8D">
        <w:t xml:space="preserve">, </w:t>
      </w:r>
      <w:r w:rsidR="008F0CA9">
        <w:t>Ivana Gorana Kovačića 22</w:t>
      </w:r>
      <w:r w:rsidR="008F0CA9" w:rsidRPr="00EF0E8D">
        <w:t>, Biograd na Moru, OIB:</w:t>
      </w:r>
      <w:r w:rsidR="008F0CA9">
        <w:t xml:space="preserve"> 55965931781</w:t>
      </w:r>
      <w:r>
        <w:rPr>
          <w:lang w:eastAsia="en-US"/>
        </w:rPr>
        <w:t>, dana 29. kolovoza 2016.,</w:t>
      </w:r>
    </w:p>
    <w:p w:rsidRDefault="000F13C1" w:rsidP="000F13C1" w:rsidR="000F13C1">
      <w:pPr>
        <w:jc w:val="center"/>
      </w:pPr>
    </w:p>
    <w:p w:rsidRDefault="000F13C1" w:rsidP="000F13C1" w:rsidR="000F13C1">
      <w:pPr>
        <w:jc w:val="center"/>
      </w:pPr>
      <w:r>
        <w:t>z a k l j u č i o  j e</w:t>
      </w:r>
    </w:p>
    <w:p w:rsidRDefault="000F13C1" w:rsidP="000F13C1" w:rsidR="000F13C1">
      <w:pPr>
        <w:jc w:val="both"/>
      </w:pPr>
    </w:p>
    <w:p w:rsidRDefault="000F13C1" w:rsidP="000F13C1" w:rsidR="000F13C1">
      <w:pPr>
        <w:jc w:val="both"/>
      </w:pPr>
      <w:r>
        <w:t xml:space="preserve">           I  Pozivaju se vjerovnici stečajne mase i stečajni vjerovnici stečajnog dužnika </w:t>
      </w:r>
      <w:r w:rsidR="008F0CA9">
        <w:t>BULLO d.o.o.</w:t>
      </w:r>
      <w:r w:rsidR="008F0CA9" w:rsidRPr="00EF0E8D">
        <w:t xml:space="preserve"> Biograd na Moru</w:t>
      </w:r>
      <w:r w:rsidR="008F0CA9">
        <w:t xml:space="preserve"> u stečaju</w:t>
      </w:r>
      <w:r>
        <w:rPr>
          <w:lang w:eastAsia="en-US"/>
        </w:rPr>
        <w:t xml:space="preserve"> na podnošenje pisanog očitovanja sudu o prijedlogu stečajnog upravitelja za obustavu postupka zbog nedostatnosti mase za namirenje troškova stečajnoga postupka u smislu čl. 293. Stečajnog zakona (Narodne novine 71/15), u roku od 8 dana od isteka 8 dana od objave ovog poziva na e-Oglasnoj ploči suda.</w:t>
      </w:r>
      <w:r w:rsidR="008F0CA9">
        <w:rPr>
          <w:lang w:eastAsia="en-US"/>
        </w:rPr>
        <w:t xml:space="preserve"> </w:t>
      </w:r>
    </w:p>
    <w:p w:rsidRDefault="000F13C1" w:rsidP="000F13C1" w:rsidR="000F13C1">
      <w:pPr>
        <w:jc w:val="both"/>
      </w:pPr>
    </w:p>
    <w:p w:rsidRDefault="000F13C1" w:rsidP="000F13C1" w:rsidR="000F13C1">
      <w:pPr>
        <w:jc w:val="center"/>
      </w:pPr>
    </w:p>
    <w:p w:rsidRDefault="000F13C1" w:rsidP="000F13C1" w:rsidR="000F13C1">
      <w:pPr>
        <w:jc w:val="center"/>
      </w:pPr>
    </w:p>
    <w:p w:rsidRDefault="000F13C1" w:rsidP="000F13C1" w:rsidR="000F13C1">
      <w:pPr>
        <w:jc w:val="center"/>
      </w:pPr>
      <w:r>
        <w:t>U Zadru, 29. kolovoza 2016.</w:t>
      </w:r>
    </w:p>
    <w:p w:rsidRDefault="000F13C1" w:rsidP="000F13C1" w:rsidR="000F13C1">
      <w:pPr>
        <w:jc w:val="center"/>
      </w:pPr>
    </w:p>
    <w:p w:rsidRDefault="000F13C1" w:rsidP="000F13C1" w:rsidR="000F13C1">
      <w:pPr>
        <w:jc w:val="center"/>
      </w:pPr>
    </w:p>
    <w:p w:rsidRDefault="000F13C1" w:rsidP="000F13C1" w:rsidR="000F13C1">
      <w:pPr>
        <w:jc w:val="center"/>
      </w:pPr>
    </w:p>
    <w:p w:rsidRDefault="000F13C1" w:rsidP="000F13C1" w:rsidR="000F13C1">
      <w:pPr>
        <w:jc w:val="right"/>
      </w:pPr>
      <w:r>
        <w:tab/>
      </w:r>
      <w:r>
        <w:tab/>
      </w:r>
      <w:r>
        <w:tab/>
      </w:r>
      <w:r>
        <w:tab/>
        <w:t>Sudac</w:t>
      </w:r>
    </w:p>
    <w:p w:rsidRDefault="000F13C1" w:rsidP="000F13C1" w:rsidR="000F13C1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Ardena Bajlo</w:t>
      </w:r>
    </w:p>
    <w:p w:rsidRDefault="000F13C1" w:rsidP="000F13C1" w:rsidR="000F13C1">
      <w:pPr>
        <w:jc w:val="right"/>
      </w:pPr>
    </w:p>
    <w:p w:rsidRDefault="000F13C1" w:rsidP="000F13C1" w:rsidR="000F13C1">
      <w:r>
        <w:t>POUKA O PRAVNOM LIJEKU</w:t>
      </w:r>
    </w:p>
    <w:p w:rsidRDefault="000F13C1" w:rsidP="000F13C1" w:rsidR="000F13C1">
      <w:r>
        <w:t>Protiv ovog zaključka nije dopuštena žalba (čl. 19. st. 7. SZ-a)</w:t>
      </w:r>
    </w:p>
    <w:p w:rsidRDefault="000F13C1" w:rsidP="000F13C1" w:rsidR="000F13C1">
      <w:pPr>
        <w:jc w:val="right"/>
      </w:pPr>
    </w:p>
    <w:p w:rsidRDefault="000F13C1" w:rsidP="000F13C1" w:rsidR="000F13C1">
      <w:pPr>
        <w:jc w:val="right"/>
      </w:pPr>
    </w:p>
    <w:p w:rsidRDefault="000F13C1" w:rsidP="000F13C1" w:rsidR="000F13C1">
      <w:r>
        <w:t xml:space="preserve">Dostaviti: </w:t>
      </w:r>
    </w:p>
    <w:p w:rsidRDefault="000F13C1" w:rsidP="000F13C1" w:rsidR="000F13C1"/>
    <w:p w:rsidRDefault="000F13C1" w:rsidP="000F13C1" w:rsidR="000F13C1">
      <w:pPr>
        <w:numPr>
          <w:ilvl w:val="0"/>
          <w:numId w:val="1"/>
        </w:numPr>
      </w:pPr>
      <w:r>
        <w:t>stečajnom upravitelju - mailom</w:t>
      </w:r>
    </w:p>
    <w:p w:rsidRDefault="000F13C1" w:rsidP="000F13C1" w:rsidR="008F0CA9">
      <w:pPr>
        <w:numPr>
          <w:ilvl w:val="0"/>
          <w:numId w:val="1"/>
        </w:numPr>
      </w:pPr>
      <w:r>
        <w:t xml:space="preserve">e- oglasna ploča uz prijedlog stečajnog upravitelja ls </w:t>
      </w:r>
      <w:r w:rsidR="008F0CA9">
        <w:t>170 i 171</w:t>
      </w:r>
    </w:p>
    <w:p w:rsidRDefault="000F13C1" w:rsidP="000F13C1" w:rsidR="000F13C1">
      <w:pPr>
        <w:numPr>
          <w:ilvl w:val="0"/>
          <w:numId w:val="1"/>
        </w:numPr>
      </w:pPr>
      <w:r>
        <w:t>u spis</w:t>
      </w:r>
    </w:p>
    <w:p w:rsidRDefault="000F13C1" w:rsidP="000F13C1" w:rsidR="000F13C1">
      <w:pPr>
        <w:ind w:left="720"/>
      </w:pPr>
    </w:p>
    <w:p w:rsidRDefault="000F13C1" w:rsidP="000F13C1" w:rsidR="000F13C1"/>
    <w:p w:rsidRDefault="000F13C1" w:rsidP="000F13C1" w:rsidR="000F13C1"/>
    <w:p w:rsidRDefault="000F13C1" w:rsidP="000F13C1" w:rsidR="000F13C1"/>
    <w:p w:rsidRDefault="00DB052E" w:rsidR="00DB052E"/>
    <w:sectPr w:rsidR="00DB052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3E2A94"/>
    <w:multiLevelType w:val="hybridMultilevel"/>
    <w:tmpl w:val="15BE6186"/>
    <w:lvl w:tplc="113A2CB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13C1"/>
    <w:rsid w:val="000F13C1"/>
    <w:rsid w:val="00363A28"/>
    <w:rsid w:val="006C0D74"/>
    <w:rsid w:val="008F0CA9"/>
    <w:rsid w:val="00DB0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F13C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363A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3A2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3A2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3A2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3A2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F13C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363A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3A2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3A2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3A2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3A2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327558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kolovoza 2016.</izvorni_sadrzaj>
    <derivirana_varijabla naziv="DomainObject.DatumDonosenjaOdluke_1">29.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</izvorni_sadrzaj>
    <derivirana_varijabla naziv="DomainObject.Predmet.Broj_1">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srpnja 2015.</izvorni_sadrzaj>
    <derivirana_varijabla naziv="DomainObject.Predmet.DatumOsnivanja_1">15.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St-78/2015</izvorni_sadrzaj>
    <derivirana_varijabla naziv="DomainObject.Predmet.OznakaBroj_1">St-78/2015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.</izvorni_sadrzaj>
    <derivirana_varijabla naziv="DomainObject.Predmet.PrimjedbaSuca_1">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BULLO, društvo s ograničenom odgovornošću za trgovinu i građenje</izvorni_sadrzaj>
    <derivirana_varijabla naziv="DomainObject.Predmet.ProtustrankaFormated_1">  BULLO, društvo s ograničenom odgovornošću za trgovinu i građenje</derivirana_varijabla>
  </DomainObject.Predmet.ProtustrankaFormated>
  <DomainObject.Predmet.ProtustrankaFormatedOIB>
    <izvorni_sadrzaj>  BULLO, društvo s ograničenom odgovornošću za trgovinu i građenje, OIB 55965931781</izvorni_sadrzaj>
    <derivirana_varijabla naziv="DomainObject.Predmet.ProtustrankaFormatedOIB_1">  BULLO, društvo s ograničenom odgovornošću za trgovinu i građenje, OIB 55965931781</derivirana_varijabla>
  </DomainObject.Predmet.ProtustrankaFormatedOIB>
  <DomainObject.Predmet.ProtustrankaFormatedWithAdress>
    <izvorni_sadrzaj> BULLO, društvo s ograničenom odgovornošću za trgovinu i građenje, Ivana Gorana Kovačića 22, Biograd Na Moru</izvorni_sadrzaj>
    <derivirana_varijabla naziv="DomainObject.Predmet.ProtustrankaFormatedWithAdress_1"> BULLO, društvo s ograničenom odgovornošću za trgovinu i građenje, Ivana Gorana Kovačića 22, Biograd Na Moru</derivirana_varijabla>
  </DomainObject.Predmet.ProtustrankaFormatedWithAdress>
  <DomainObject.Predmet.ProtustrankaFormatedWithAdressOIB>
    <izvorni_sadrzaj> BULLO, društvo s ograničenom odgovornošću za trgovinu i građenje, OIB 55965931781, Ivana Gorana Kovačića 22, Biograd Na Moru</izvorni_sadrzaj>
    <derivirana_varijabla naziv="DomainObject.Predmet.ProtustrankaFormatedWithAdressOIB_1"> BULLO, društvo s ograničenom odgovornošću za trgovinu i građenje, OIB 55965931781, Ivana Gorana Kovačića 22, Biograd Na Moru</derivirana_varijabla>
  </DomainObject.Predmet.ProtustrankaFormatedWithAdressOIB>
  <DomainObject.Predmet.ProtustrankaWithAdress>
    <izvorni_sadrzaj>BULLO, društvo s ograničenom odgovornošću za trgovinu i građenje Ivana Gorana Kovačića 22, Biograd Na Moru</izvorni_sadrzaj>
    <derivirana_varijabla naziv="DomainObject.Predmet.ProtustrankaWithAdress_1">BULLO, društvo s ograničenom odgovornošću za trgovinu i građenje Ivana Gorana Kovačića 22, Biograd Na Moru</derivirana_varijabla>
  </DomainObject.Predmet.ProtustrankaWithAdress>
  <DomainObject.Predmet.ProtustrankaWithAdressOIB>
    <izvorni_sadrzaj>BULLO, društvo s ograničenom odgovornošću za trgovinu i građenje, OIB 55965931781, Ivana Gorana Kovačića 22, Biograd Na Moru</izvorni_sadrzaj>
    <derivirana_varijabla naziv="DomainObject.Predmet.ProtustrankaWithAdressOIB_1">BULLO, društvo s ograničenom odgovornošću za trgovinu i građenje, OIB 55965931781, Ivana Gorana Kovačića 22, Biograd Na Moru</derivirana_varijabla>
  </DomainObject.Predmet.ProtustrankaWithAdressOIB>
  <DomainObject.Predmet.ProtustrankaNazivFormated>
    <izvorni_sadrzaj>BULLO, društvo s ograničenom odgovornošću za trgovinu i građenje</izvorni_sadrzaj>
    <derivirana_varijabla naziv="DomainObject.Predmet.ProtustrankaNazivFormated_1">BULLO, društvo s ograničenom odgovornošću za trgovinu i građenje</derivirana_varijabla>
  </DomainObject.Predmet.ProtustrankaNazivFormated>
  <DomainObject.Predmet.ProtustrankaNazivFormatedOIB>
    <izvorni_sadrzaj>BULLO, društvo s ograničenom odgovornošću za trgovinu i građenje, OIB 55965931781</izvorni_sadrzaj>
    <derivirana_varijabla naziv="DomainObject.Predmet.ProtustrankaNazivFormatedOIB_1">BULLO, društvo s ograničenom odgovornošću za trgovinu i građenje, OIB 55965931781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MF - PU, PODRUČNI URED ZADAR; Boris Marketin zastupanog po punomoćniku Branimir Zorica</izvorni_sadrzaj>
    <derivirana_varijabla naziv="DomainObject.Predmet.StrankaFormated_1">  MF - PU, PODRUČNI URED ZADAR; Boris Marketin zastupanog po punomoćniku Branimir Zorica</derivirana_varijabla>
  </DomainObject.Predmet.StrankaFormated>
  <DomainObject.Predmet.StrankaFormatedOIB>
    <izvorni_sadrzaj>  MF - PU, PODRUČNI URED ZADAR, OIB 18683136487; Boris Marketin, OIB 83776046542 zastupanog po punomoćniku Branimir Zorica</izvorni_sadrzaj>
    <derivirana_varijabla naziv="DomainObject.Predmet.StrankaFormatedOIB_1">  MF - PU, PODRUČNI URED ZADAR, OIB 18683136487; Boris Marketin, OIB 83776046542 zastupanog po punomoćniku Branimir Zorica</derivirana_varijabla>
  </DomainObject.Predmet.StrankaFormatedOIB>
  <DomainObject.Predmet.StrankaFormatedWithAdress>
    <izvorni_sadrzaj> MF - PU, PODRUČNI URED ZADAR; Boris Marketin, Ivana Gorana Kovačića 22, 23210 Biograd Na Moru zastupanog po punomoćniku Branimir Zorica</izvorni_sadrzaj>
    <derivirana_varijabla naziv="DomainObject.Predmet.StrankaFormatedWithAdress_1"> MF - PU, PODRUČNI URED ZADAR; Boris Marketin, Ivana Gorana Kovačića 22, 23210 Biograd Na Moru zastupanog po punomoćniku Branimir Zorica</derivirana_varijabla>
  </DomainObject.Predmet.StrankaFormatedWithAdress>
  <DomainObject.Predmet.StrankaFormatedWithAdressOIB>
    <izvorni_sadrzaj> MF - PU, PODRUČNI URED ZADAR, OIB 18683136487; Boris Marketin, OIB 83776046542, Ivana Gorana Kovačića 22, 23210 Biograd Na Moru zastupanog po punomoćniku Branimir Zorica</izvorni_sadrzaj>
    <derivirana_varijabla naziv="DomainObject.Predmet.StrankaFormatedWithAdressOIB_1"> MF - PU, PODRUČNI URED ZADAR, OIB 18683136487; Boris Marketin, OIB 83776046542, Ivana Gorana Kovačića 22, 23210 Biograd Na Moru zastupanog po punomoćniku Branimir Zorica</derivirana_varijabla>
  </DomainObject.Predmet.StrankaFormatedWithAdressOIB>
  <DomainObject.Predmet.StrankaWithAdress>
    <izvorni_sadrzaj>MF - PU, PODRUČNI URED ZADAR ,Boris Marketin Ivana Gorana Kovačića 22,23210 Biograd Na Moru</izvorni_sadrzaj>
    <derivirana_varijabla naziv="DomainObject.Predmet.StrankaWithAdress_1">MF - PU, PODRUČNI URED ZADAR ,Boris Marketin Ivana Gorana Kovačića 22,23210 Biograd Na Moru</derivirana_varijabla>
  </DomainObject.Predmet.StrankaWithAdress>
  <DomainObject.Predmet.StrankaWithAdressOIB>
    <izvorni_sadrzaj>MF - PU, PODRUČNI URED ZADAR, OIB 18683136487,Boris Marketin, OIB 83776046542, Ivana Gorana Kovačića 22,23210 Biograd Na Moru</izvorni_sadrzaj>
    <derivirana_varijabla naziv="DomainObject.Predmet.StrankaWithAdressOIB_1">MF - PU, PODRUČNI URED ZADAR, OIB 18683136487,Boris Marketin, OIB 83776046542, Ivana Gorana Kovačića 22,23210 Biograd Na Moru</derivirana_varijabla>
  </DomainObject.Predmet.StrankaWithAdressOIB>
  <DomainObject.Predmet.StrankaNazivFormated>
    <izvorni_sadrzaj>MF - PU, PODRUČNI URED ZADAR,Boris Marketin</izvorni_sadrzaj>
    <derivirana_varijabla naziv="DomainObject.Predmet.StrankaNazivFormated_1">MF - PU, PODRUČNI URED ZADAR,Boris Marketin</derivirana_varijabla>
  </DomainObject.Predmet.StrankaNazivFormated>
  <DomainObject.Predmet.StrankaNazivFormatedOIB>
    <izvorni_sadrzaj>MF - PU, PODRUČNI URED ZADAR, OIB 18683136487,Boris Marketin, OIB 83776046542</izvorni_sadrzaj>
    <derivirana_varijabla naziv="DomainObject.Predmet.StrankaNazivFormatedOIB_1">MF - PU, PODRUČNI URED ZADAR, OIB 18683136487,Boris Marketin, OIB 83776046542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MF - PU, PODRUČNI URED ZADAR</item>
      <item>Boris Marketin zastupanog po punomoćniku Branimir Zorica</item>
    </izvorni_sadrzaj>
    <derivirana_varijabla naziv="DomainObject.Predmet.StrankaListFormated_1">
      <item>MF - PU, PODRUČNI URED ZADAR</item>
      <item>Boris Marketin zastupanog po punomoćniku Branimir Zorica</item>
    </derivirana_varijabla>
  </DomainObject.Predmet.StrankaListFormated>
  <DomainObject.Predmet.StrankaListFormatedOIB>
    <izvorni_sadrzaj>
      <item>MF - PU, PODRUČNI URED ZADAR, OIB 18683136487</item>
      <item>Boris Marketin, OIB 83776046542 zastupanog po punomoćniku Branimir Zorica</item>
    </izvorni_sadrzaj>
    <derivirana_varijabla naziv="DomainObject.Predmet.StrankaListFormatedOIB_1">
      <item>MF - PU, PODRUČNI URED ZADAR, OIB 18683136487</item>
      <item>Boris Marketin, OIB 83776046542 zastupanog po punomoćniku Branimir Zorica</item>
    </derivirana_varijabla>
  </DomainObject.Predmet.StrankaListFormatedOIB>
  <DomainObject.Predmet.StrankaListFormatedWithAdress>
    <izvorni_sadrzaj>
      <item>MF - PU, PODRUČNI URED ZADAR</item>
      <item>Boris Marketin, Ivana Gorana Kovačića 22, 23210 Biograd Na Moru zastupanog po punomoćniku Branimir Zorica</item>
    </izvorni_sadrzaj>
    <derivirana_varijabla naziv="DomainObject.Predmet.StrankaListFormatedWithAdress_1">
      <item>MF - PU, PODRUČNI URED ZADAR</item>
      <item>Boris Marketin, Ivana Gorana Kovačića 22, 23210 Biograd Na Moru zastupanog po punomoćniku Branimir Zorica</item>
    </derivirana_varijabla>
  </DomainObject.Predmet.StrankaListFormatedWithAdress>
  <DomainObject.Predmet.StrankaListFormatedWithAdressOIB>
    <izvorni_sadrzaj>
      <item>MF - PU, PODRUČNI URED ZADAR, OIB 18683136487</item>
      <item>Boris Marketin, OIB 83776046542, Ivana Gorana Kovačića 22, 23210 Biograd Na Moru zastupanog po punomoćniku Branimir Zorica</item>
    </izvorni_sadrzaj>
    <derivirana_varijabla naziv="DomainObject.Predmet.StrankaListFormatedWithAdressOIB_1">
      <item>MF - PU, PODRUČNI URED ZADAR, OIB 18683136487</item>
      <item>Boris Marketin, OIB 83776046542, Ivana Gorana Kovačića 22, 23210 Biograd Na Moru zastupanog po punomoćniku Branimir Zorica</item>
    </derivirana_varijabla>
  </DomainObject.Predmet.StrankaListFormatedWithAdressOIB>
  <DomainObject.Predmet.StrankaListNazivFormated>
    <izvorni_sadrzaj>
      <item>MF - PU, PODRUČNI URED ZADAR</item>
      <item>Boris Marketin</item>
    </izvorni_sadrzaj>
    <derivirana_varijabla naziv="DomainObject.Predmet.StrankaListNazivFormated_1">
      <item>MF - PU, PODRUČNI URED ZADAR</item>
      <item>Boris Marketin</item>
    </derivirana_varijabla>
  </DomainObject.Predmet.StrankaListNazivFormated>
  <DomainObject.Predmet.StrankaListNazivFormatedOIB>
    <izvorni_sadrzaj>
      <item>MF - PU, PODRUČNI URED ZADAR, OIB 18683136487</item>
      <item>Boris Marketin, OIB 83776046542</item>
    </izvorni_sadrzaj>
    <derivirana_varijabla naziv="DomainObject.Predmet.StrankaListNazivFormatedOIB_1">
      <item>MF - PU, PODRUČNI URED ZADAR, OIB 18683136487</item>
      <item>Boris Marketin, OIB 83776046542</item>
    </derivirana_varijabla>
  </DomainObject.Predmet.StrankaListNazivFormatedOIB>
  <DomainObject.Predmet.ProtuStrankaListFormated>
    <izvorni_sadrzaj>
      <item>BULLO, društvo s ograničenom odgovornošću za trgovinu i građenje</item>
    </izvorni_sadrzaj>
    <derivirana_varijabla naziv="DomainObject.Predmet.ProtuStrankaListFormated_1">
      <item>BULLO, društvo s ograničenom odgovornošću za trgovinu i građenje</item>
    </derivirana_varijabla>
  </DomainObject.Predmet.ProtuStrankaListFormated>
  <DomainObject.Predmet.ProtuStrankaListFormatedOIB>
    <izvorni_sadrzaj>
      <item>BULLO, društvo s ograničenom odgovornošću za trgovinu i građenje, OIB 55965931781</item>
    </izvorni_sadrzaj>
    <derivirana_varijabla naziv="DomainObject.Predmet.ProtuStrankaListFormatedOIB_1">
      <item>BULLO, društvo s ograničenom odgovornošću za trgovinu i građenje, OIB 55965931781</item>
    </derivirana_varijabla>
  </DomainObject.Predmet.ProtuStrankaListFormatedOIB>
  <DomainObject.Predmet.ProtuStrankaListFormatedWithAdress>
    <izvorni_sadrzaj>
      <item>BULLO, društvo s ograničenom odgovornošću za trgovinu i građenje, Ivana Gorana Kovačića 22, Biograd Na Moru</item>
    </izvorni_sadrzaj>
    <derivirana_varijabla naziv="DomainObject.Predmet.ProtuStrankaListFormatedWithAdress_1">
      <item>BULLO, društvo s ograničenom odgovornošću za trgovinu i građenje, Ivana Gorana Kovačića 22, Biograd Na Moru</item>
    </derivirana_varijabla>
  </DomainObject.Predmet.ProtuStrankaListFormatedWithAdress>
  <DomainObject.Predmet.ProtuStrankaListFormatedWithAdressOIB>
    <izvorni_sadrzaj>
      <item>BULLO, društvo s ograničenom odgovornošću za trgovinu i građenje, OIB 55965931781, Ivana Gorana Kovačića 22, Biograd Na Moru</item>
    </izvorni_sadrzaj>
    <derivirana_varijabla naziv="DomainObject.Predmet.ProtuStrankaListFormatedWithAdressOIB_1">
      <item>BULLO, društvo s ograničenom odgovornošću za trgovinu i građenje, OIB 55965931781, Ivana Gorana Kovačića 22, Biograd Na Moru</item>
    </derivirana_varijabla>
  </DomainObject.Predmet.ProtuStrankaListFormatedWithAdressOIB>
  <DomainObject.Predmet.ProtuStrankaListNazivFormated>
    <izvorni_sadrzaj>
      <item>BULLO, društvo s ograničenom odgovornošću za trgovinu i građenje</item>
    </izvorni_sadrzaj>
    <derivirana_varijabla naziv="DomainObject.Predmet.ProtuStrankaListNazivFormated_1">
      <item>BULLO, društvo s ograničenom odgovornošću za trgovinu i građenje</item>
    </derivirana_varijabla>
  </DomainObject.Predmet.ProtuStrankaListNazivFormated>
  <DomainObject.Predmet.ProtuStrankaListNazivFormatedOIB>
    <izvorni_sadrzaj>
      <item>BULLO, društvo s ograničenom odgovornošću za trgovinu i građenje, OIB 55965931781</item>
    </izvorni_sadrzaj>
    <derivirana_varijabla naziv="DomainObject.Predmet.ProtuStrankaListNazivFormatedOIB_1">
      <item>BULLO, društvo s ograničenom odgovornošću za trgovinu i građenje, OIB 55965931781</item>
    </derivirana_varijabla>
  </DomainObject.Predmet.ProtuStrankaListNazivFormatedOIB>
  <DomainObject.Predmet.OstaliListFormated>
    <izvorni_sadrzaj>
      <item>Ivanka Bosotina</item>
      <item>Branimir Zorica punomoćnik sudionika u postupku Boris Marketin</item>
    </izvorni_sadrzaj>
    <derivirana_varijabla naziv="DomainObject.Predmet.OstaliListFormated_1">
      <item>Ivanka Bosotina</item>
      <item>Branimir Zorica punomoćnik sudionika u postupku Boris Marketin</item>
    </derivirana_varijabla>
  </DomainObject.Predmet.OstaliListFormated>
  <DomainObject.Predmet.OstaliListFormatedOIB>
    <izvorni_sadrzaj>
      <item>Ivanka Bosotina, OIB 81654623800</item>
      <item>Branimir Zorica, OIB 36820405243 punomoćnik sudionika u postupku Boris Marketin</item>
    </izvorni_sadrzaj>
    <derivirana_varijabla naziv="DomainObject.Predmet.OstaliListFormatedOIB_1">
      <item>Ivanka Bosotina, OIB 81654623800</item>
      <item>Branimir Zorica, OIB 36820405243 punomoćnik sudionika u postupku Boris Marketin</item>
    </derivirana_varijabla>
  </DomainObject.Predmet.OstaliListFormatedOIB>
  <DomainObject.Predmet.OstaliListFormatedWithAdress>
    <izvorni_sadrzaj>
      <item>Ivanka Bosotina</item>
      <item>Branimir Zorica, Široka ulica 14/II, 23000 Zadar punomoćnik sudionika u postupku Boris Marketin</item>
    </izvorni_sadrzaj>
    <derivirana_varijabla naziv="DomainObject.Predmet.OstaliListFormatedWithAdress_1">
      <item>Ivanka Bosotina</item>
      <item>Branimir Zorica, Široka ulica 14/II, 23000 Zadar punomoćnik sudionika u postupku Boris Marketin</item>
    </derivirana_varijabla>
  </DomainObject.Predmet.OstaliListFormatedWithAdress>
  <DomainObject.Predmet.OstaliListFormatedWithAdressOIB>
    <izvorni_sadrzaj>
      <item>Ivanka Bosotina, OIB 81654623800</item>
      <item>Branimir Zorica, OIB 36820405243, Široka ulica 14/II, 23000 Zadar punomoćnik sudionika u postupku Boris Marketin</item>
    </izvorni_sadrzaj>
    <derivirana_varijabla naziv="DomainObject.Predmet.OstaliListFormatedWithAdressOIB_1">
      <item>Ivanka Bosotina, OIB 81654623800</item>
      <item>Branimir Zorica, OIB 36820405243, Široka ulica 14/II, 23000 Zadar punomoćnik sudionika u postupku Boris Marketin</item>
    </derivirana_varijabla>
  </DomainObject.Predmet.OstaliListFormatedWithAdressOIB>
  <DomainObject.Predmet.OstaliListNazivFormated>
    <izvorni_sadrzaj>
      <item>Ivanka Bosotina</item>
      <item>Branimir Zorica</item>
    </izvorni_sadrzaj>
    <derivirana_varijabla naziv="DomainObject.Predmet.OstaliListNazivFormated_1">
      <item>Ivanka Bosotina</item>
      <item>Branimir Zorica</item>
    </derivirana_varijabla>
  </DomainObject.Predmet.OstaliListNazivFormated>
  <DomainObject.Predmet.OstaliListNazivFormatedOIB>
    <izvorni_sadrzaj>
      <item>Ivanka Bosotina, OIB 81654623800</item>
      <item>Branimir Zorica, OIB 36820405243</item>
    </izvorni_sadrzaj>
    <derivirana_varijabla naziv="DomainObject.Predmet.OstaliListNazivFormatedOIB_1">
      <item>Ivanka Bosotina, OIB 81654623800</item>
      <item>Branimir Zorica, OIB 36820405243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2016.</izvorni_sadrzaj>
    <derivirana_varijabla naziv="DomainObject.Datum_1">5.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MF - PU, PODRUČNI URED ZADAR i dr.</izvorni_sadrzaj>
    <derivirana_varijabla naziv="DomainObject.Predmet.StrankaIDrugi_1">MF - PU, PODRUČNI URED ZADAR i dr.</derivirana_varijabla>
  </DomainObject.Predmet.StrankaIDrugi>
  <DomainObject.Predmet.ProtustrankaIDrugi>
    <izvorni_sadrzaj>BULLO, društvo s ograničenom odgovornošću za trgovinu i građenje</izvorni_sadrzaj>
    <derivirana_varijabla naziv="DomainObject.Predmet.ProtustrankaIDrugi_1">BULLO, društvo s ograničenom odgovornošću za trgovinu i građenje</derivirana_varijabla>
  </DomainObject.Predmet.ProtustrankaIDrugi>
  <DomainObject.Predmet.StrankaIDrugiAdressOIB>
    <izvorni_sadrzaj>MF - PU, PODRUČNI URED ZADAR, OIB 18683136487 i dr.</izvorni_sadrzaj>
    <derivirana_varijabla naziv="DomainObject.Predmet.StrankaIDrugiAdressOIB_1">MF - PU, PODRUČNI URED ZADAR, OIB 18683136487 i dr.</derivirana_varijabla>
  </DomainObject.Predmet.StrankaIDrugiAdressOIB>
  <DomainObject.Predmet.ProtustrankaIDrugiAdressOIB>
    <izvorni_sadrzaj>BULLO, društvo s ograničenom odgovornošću za trgovinu i građenje, OIB 55965931781, Ivana Gorana Kovačića 22, Biograd Na Moru</izvorni_sadrzaj>
    <derivirana_varijabla naziv="DomainObject.Predmet.ProtustrankaIDrugiAdressOIB_1">BULLO, društvo s ograničenom odgovornošću za trgovinu i građenje, OIB 55965931781, Ivana Gorana Kovačića 22, Biograd Na Moru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Ivanka Bosotina</item>
      <item>BULLO, društvo s ograničenom odgovornošću za trgovinu i građenje</item>
      <item>MF - PU, PODRUČNI URED ZADAR</item>
      <item>Boris Marketin</item>
      <item>Branimir Zorica</item>
    </izvorni_sadrzaj>
    <derivirana_varijabla naziv="DomainObject.Predmet.SudioniciListNaziv_1">
      <item>Ivanka Bosotina</item>
      <item>BULLO, društvo s ograničenom odgovornošću za trgovinu i građenje</item>
      <item>MF - PU, PODRUČNI URED ZADAR</item>
      <item>Boris Marketin</item>
      <item>Branimir Zorica</item>
    </derivirana_varijabla>
  </DomainObject.Predmet.SudioniciListNaziv>
  <DomainObject.Predmet.SudioniciListAdressOIB>
    <izvorni_sadrzaj>
      <item>Ivanka Bosotina, OIB 81654623800</item>
      <item>BULLO, društvo s ograničenom odgovornošću za trgovinu i građenje, OIB 55965931781, Ivana Gorana Kovačića 22,Biograd Na Moru</item>
      <item>MF - PU, PODRUČNI URED ZADAR, OIB 18683136487</item>
      <item>Boris Marketin, OIB 83776046542, Ivana Gorana Kovačića 22,23210 Biograd Na Moru</item>
      <item>Branimir Zorica, OIB 36820405243, Široka ulica 14/II,23000 Zadar</item>
    </izvorni_sadrzaj>
    <derivirana_varijabla naziv="DomainObject.Predmet.SudioniciListAdressOIB_1">
      <item>Ivanka Bosotina, OIB 81654623800</item>
      <item>BULLO, društvo s ograničenom odgovornošću za trgovinu i građenje, OIB 55965931781, Ivana Gorana Kovačića 22,Biograd Na Moru</item>
      <item>MF - PU, PODRUČNI URED ZADAR, OIB 18683136487</item>
      <item>Boris Marketin, OIB 83776046542, Ivana Gorana Kovačića 22,23210 Biograd Na Moru</item>
      <item>Branimir Zorica, OIB 36820405243, Široka ulica 14/II,23000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81654623800</item>
      <item>, OIB 55965931781</item>
      <item>, OIB 18683136487</item>
      <item>, OIB 83776046542</item>
      <item>, OIB 36820405243</item>
    </izvorni_sadrzaj>
    <derivirana_varijabla naziv="DomainObject.Predmet.SudioniciListNazivOIB_1">
      <item>, OIB 81654623800</item>
      <item>, OIB 55965931781</item>
      <item>, OIB 18683136487</item>
      <item>, OIB 83776046542</item>
      <item>, OIB 36820405243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174</properties:Words>
  <properties:Characters>838</properties:Characters>
  <properties:Lines>43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2016-08-29T10:52:00Z</dcterms:created>
  <dc:creator>wsadmin</dc:creator>
  <cp:lastModifiedBy>wsadmin</cp:lastModifiedBy>
  <dcterms:modified xmlns:xsi="http://www.w3.org/2001/XMLSchema-instance" xsi:type="dcterms:W3CDTF">2016-09-05T07:18:00Z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