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5297" w14:paraId="c5b5297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7332FF">
        <w:t>411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BC399A">
        <w:t>234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7332FF" w:rsidRPr="000D611F">
        <w:rPr>
          <w:rFonts w:cs="Times New Roman" w:hAnsi="Times New Roman" w:ascii="Times New Roman"/>
          <w:sz w:val="24"/>
        </w:rPr>
        <w:t>TLM TVORNICA LAKIH METALA d.d., Šibenik, Ulica Narodnog preporoda 12, OIB: 71112635487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7332FF">
        <w:rPr>
          <w:rFonts w:cs="Times New Roman" w:hAnsi="Times New Roman" w:ascii="Times New Roman"/>
          <w:sz w:val="24"/>
        </w:rPr>
        <w:t>Milanu Ljubičiću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7332FF">
        <w:rPr>
          <w:rFonts w:cs="Times New Roman" w:hAnsi="Times New Roman" w:ascii="Times New Roman"/>
          <w:sz w:val="24"/>
        </w:rPr>
        <w:t>6752</w:t>
      </w:r>
      <w:r w:rsidR="00BC399A">
        <w:rPr>
          <w:rFonts w:cs="Times New Roman" w:hAnsi="Times New Roman" w:ascii="Times New Roman"/>
          <w:sz w:val="24"/>
        </w:rPr>
        <w:t>, identifikator predmeta prodaje 2331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965BD4">
        <w:rPr>
          <w:rFonts w:cs="Times New Roman" w:hAnsi="Times New Roman" w:ascii="Times New Roman"/>
          <w:sz w:val="24"/>
        </w:rPr>
        <w:t>23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431A95">
        <w:rPr>
          <w:rFonts w:cs="Times New Roman" w:hAnsi="Times New Roman" w:ascii="Times New Roman"/>
          <w:sz w:val="24"/>
        </w:rPr>
        <w:t>svibnja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31A95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7332FF" w:rsidRPr="000D611F">
        <w:rPr>
          <w:rFonts w:cs="Times New Roman" w:hAnsi="Times New Roman" w:ascii="Times New Roman"/>
          <w:sz w:val="24"/>
        </w:rPr>
        <w:t>TLM TVORNICA LAKIH METALA d.d.,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7332FF" w:rsidP="00FE6A4D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27E4D">
        <w:rPr>
          <w:rFonts w:hAnsi="Times New Roman" w:ascii="Times New Roman"/>
          <w:sz w:val="24"/>
          <w:szCs w:val="24"/>
        </w:rPr>
        <w:t>čest. zem. 4911/4, zk. ul. 8218, k.o. Šibenik, površine 923 m2, u naravi pašnjak</w:t>
      </w:r>
      <w:r w:rsidR="00FE6A4D">
        <w:rPr>
          <w:rFonts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dosuđuje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 se kupcu </w:t>
      </w:r>
      <w:r w:rsidR="00137A92">
        <w:rPr>
          <w:rFonts w:cs="Times New Roman" w:hAnsi="Times New Roman" w:ascii="Times New Roman"/>
          <w:sz w:val="24"/>
          <w:szCs w:val="24"/>
        </w:rPr>
        <w:t>TERRA TISON d.o.o.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137A92">
        <w:rPr>
          <w:rFonts w:cs="Times New Roman" w:hAnsi="Times New Roman" w:ascii="Times New Roman"/>
          <w:sz w:val="24"/>
          <w:szCs w:val="24"/>
        </w:rPr>
        <w:t>10000</w:t>
      </w:r>
      <w:r w:rsidR="00AC0C80" w:rsidRPr="00FE6A4D">
        <w:rPr>
          <w:rFonts w:cs="Times New Roman" w:hAnsi="Times New Roman" w:ascii="Times New Roman"/>
          <w:sz w:val="24"/>
          <w:szCs w:val="24"/>
        </w:rPr>
        <w:t xml:space="preserve"> </w:t>
      </w:r>
      <w:r w:rsidR="00137A92">
        <w:rPr>
          <w:rFonts w:cs="Times New Roman" w:hAnsi="Times New Roman" w:ascii="Times New Roman"/>
          <w:sz w:val="24"/>
          <w:szCs w:val="24"/>
        </w:rPr>
        <w:t>Zagreb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137A92">
        <w:rPr>
          <w:rFonts w:cs="Times New Roman" w:hAnsi="Times New Roman" w:ascii="Times New Roman"/>
          <w:sz w:val="24"/>
          <w:szCs w:val="24"/>
        </w:rPr>
        <w:t>Budmanijeva 3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 w:rsidR="00137A92">
        <w:rPr>
          <w:rFonts w:cs="Times New Roman" w:hAnsi="Times New Roman" w:ascii="Times New Roman"/>
          <w:sz w:val="24"/>
          <w:szCs w:val="24"/>
        </w:rPr>
        <w:t>83919481568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BC399A" w:rsidP="00BC399A" w:rsidR="00BC399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TERRA TISON d.o.o.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10000</w:t>
      </w:r>
      <w:r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Budmanijeva 3</w:t>
      </w:r>
      <w:r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83919481568</w:t>
      </w:r>
      <w:r>
        <w:rPr>
          <w:rFonts w:cs="Times New Roman" w:eastAsia="Arial Unicode MS" w:hAnsi="Times New Roman" w:ascii="Times New Roman"/>
          <w:sz w:val="24"/>
        </w:rPr>
        <w:t>, uplatio kupovninu obzirom da je iznos uplaćene jamčevine od 21.136,70 kuna veći od iznosa zadnje najviše valjane ponude koja je 12.001,00 kuna.</w:t>
      </w:r>
    </w:p>
    <w:p w:rsidRDefault="00BC399A" w:rsidP="00BC399A" w:rsidR="00BC399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C399A" w:rsidP="00BC399A" w:rsidR="00BC399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C399A">
        <w:rPr>
          <w:rFonts w:cs="Times New Roman" w:eastAsia="Arial Unicode MS" w:hAnsi="Times New Roman" w:ascii="Times New Roman"/>
          <w:sz w:val="24"/>
        </w:rPr>
        <w:t>Po pravomoćnosti ovog rješenja nekretnina će se predati kupcu te će se brisati založna prava sa iste.</w:t>
      </w:r>
    </w:p>
    <w:p w:rsidRDefault="00BC399A" w:rsidP="00BC399A" w:rsidR="00BC399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5772F9">
        <w:rPr>
          <w:rFonts w:cs="Times New Roman" w:hAnsi="Times New Roman" w:ascii="Times New Roman"/>
          <w:sz w:val="24"/>
          <w:szCs w:val="24"/>
        </w:rPr>
        <w:t>Općinskom sudu</w:t>
      </w:r>
      <w:r w:rsidR="006E2E98"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 w:rsidR="005772F9"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5772F9"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002DCC">
        <w:t>2</w:t>
      </w:r>
      <w:r w:rsidR="005F10F0">
        <w:t xml:space="preserve">. </w:t>
      </w:r>
      <w:r w:rsidR="00002DCC">
        <w:t>svibnja</w:t>
      </w:r>
      <w:r w:rsidR="00E20A1B" w:rsidRPr="006E2E98">
        <w:t xml:space="preserve"> </w:t>
      </w:r>
      <w:r w:rsidRPr="006E2E98">
        <w:t>201</w:t>
      </w:r>
      <w:r w:rsidR="00205474">
        <w:t>8</w:t>
      </w:r>
      <w:r w:rsidRPr="006E2E98">
        <w:t xml:space="preserve">. izvještaj o provedenoj elektroničkoj javnoj dražbi (identifikator nadmetanja </w:t>
      </w:r>
      <w:r w:rsidR="00002DCC">
        <w:t>6752</w:t>
      </w:r>
      <w:r w:rsidR="00DA4547">
        <w:t xml:space="preserve"> i identifikator predmeta prodaje </w:t>
      </w:r>
      <w:r w:rsidR="00002DCC">
        <w:t>2331</w:t>
      </w:r>
      <w:r w:rsidRPr="006E2E98">
        <w:t xml:space="preserve">) od </w:t>
      </w:r>
      <w:r w:rsidR="00002DCC">
        <w:t>26</w:t>
      </w:r>
      <w:r w:rsidR="005F10F0">
        <w:t xml:space="preserve">. </w:t>
      </w:r>
      <w:r w:rsidR="0028627A">
        <w:t>travnja</w:t>
      </w:r>
      <w:r w:rsidR="00E20A1B" w:rsidRPr="006E2E98">
        <w:t xml:space="preserve"> </w:t>
      </w:r>
      <w:r w:rsidR="00205474">
        <w:t>2018</w:t>
      </w:r>
      <w:r w:rsidRPr="006E2E98">
        <w:t>., Klasa: O/110-10/</w:t>
      </w:r>
      <w:r w:rsidR="00E20A1B" w:rsidRPr="006E2E98">
        <w:t>1</w:t>
      </w:r>
      <w:r w:rsidR="00205474">
        <w:t>7</w:t>
      </w:r>
      <w:r w:rsidRPr="006E2E98">
        <w:t>-01/</w:t>
      </w:r>
      <w:r w:rsidR="00002DCC">
        <w:t>408</w:t>
      </w:r>
      <w:r w:rsidR="00205474">
        <w:t>, Ur. br.: 07-01-18</w:t>
      </w:r>
      <w:r w:rsidRPr="006E2E98">
        <w:t>-</w:t>
      </w:r>
      <w:r w:rsidR="00002DCC">
        <w:t>323</w:t>
      </w:r>
      <w:r w:rsidRPr="006E2E98">
        <w:t>, kojim</w:t>
      </w:r>
      <w:r w:rsidR="00EC6688">
        <w:t xml:space="preserve"> je </w:t>
      </w:r>
      <w:r w:rsidR="00EC6688">
        <w:lastRenderedPageBreak/>
        <w:t xml:space="preserve">obavijestila sud da je za </w:t>
      </w:r>
      <w:r w:rsidR="00BC399A">
        <w:t>nekretninu</w:t>
      </w:r>
      <w:r w:rsidRPr="006E2E98">
        <w:t xml:space="preserve"> iz toč. I. izreke ovog rješenja nadmetanje završeno </w:t>
      </w:r>
      <w:r w:rsidR="00002DCC">
        <w:t>25</w:t>
      </w:r>
      <w:r w:rsidR="003C3A19">
        <w:t xml:space="preserve">. </w:t>
      </w:r>
      <w:r w:rsidR="00002DCC">
        <w:t>travnja</w:t>
      </w:r>
      <w:r w:rsidR="00E20A1B" w:rsidRPr="006E2E98">
        <w:t xml:space="preserve"> </w:t>
      </w:r>
      <w:r w:rsidR="00205474">
        <w:t>2018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002DCC">
        <w:t>TERRA TISON d.o.o.</w:t>
      </w:r>
      <w:r w:rsidR="00002DCC" w:rsidRPr="00FE6A4D">
        <w:t xml:space="preserve">, </w:t>
      </w:r>
      <w:r w:rsidR="00002DCC">
        <w:t>10000</w:t>
      </w:r>
      <w:r w:rsidR="00002DCC" w:rsidRPr="00FE6A4D">
        <w:t xml:space="preserve"> </w:t>
      </w:r>
      <w:r w:rsidR="00002DCC">
        <w:t>Zagreb</w:t>
      </w:r>
      <w:r w:rsidR="00002DCC" w:rsidRPr="00FE6A4D">
        <w:t xml:space="preserve">, </w:t>
      </w:r>
      <w:r w:rsidR="00002DCC">
        <w:t>Budmanijeva 3</w:t>
      </w:r>
      <w:r w:rsidR="00002DCC" w:rsidRPr="00FE6A4D">
        <w:t xml:space="preserve">, OIB: </w:t>
      </w:r>
      <w:r w:rsidR="00002DCC">
        <w:t>83919481568</w:t>
      </w:r>
      <w:r w:rsidR="00E20A1B" w:rsidRPr="006E2E98">
        <w:t>,</w:t>
      </w:r>
      <w:r w:rsidRPr="006E2E98">
        <w:t xml:space="preserve"> u iznosu od </w:t>
      </w:r>
      <w:r w:rsidR="00002DCC">
        <w:t>12</w:t>
      </w:r>
      <w:r w:rsidR="00C66DCC">
        <w:t>.</w:t>
      </w:r>
      <w:r w:rsidR="00002DCC">
        <w:t>001</w:t>
      </w:r>
      <w:r w:rsidR="00C66DCC">
        <w:t>,</w:t>
      </w:r>
      <w:r w:rsidR="00002DCC">
        <w:t>00</w:t>
      </w:r>
      <w:r w:rsidRPr="006E2E98">
        <w:t xml:space="preserve"> kn, čija je ponuda valjana.</w:t>
      </w:r>
    </w:p>
    <w:p w:rsidRDefault="00F9750E" w:rsidP="00205474" w:rsidR="00205474" w:rsidRPr="00065C86">
      <w:pPr>
        <w:jc w:val="both"/>
      </w:pPr>
      <w:r w:rsidRPr="006E2E98">
        <w:tab/>
      </w:r>
      <w:r w:rsidR="00205474" w:rsidRPr="00065C86">
        <w:t>U skladu sa ovim činjenicama, sud je primjenom čl. 103., 106. i 108. Ovršnog zakona (Nar</w:t>
      </w:r>
      <w:r w:rsidR="00205474">
        <w:t>odne novine broj 112/12, 25/13,</w:t>
      </w:r>
      <w:r w:rsidR="00205474" w:rsidRPr="00065C86">
        <w:t xml:space="preserve"> 93/14</w:t>
      </w:r>
      <w:r w:rsidR="00205474">
        <w:t>, 55/16 i 73/17</w:t>
      </w:r>
      <w:r w:rsidR="00205474" w:rsidRPr="00065C86">
        <w:t>), te čl. 26. Pravilnika o načinu i postupku provedbe prodaje nekretnina i pokretnina u ovršnom postupku (Narodne novine broj 156/14) odlučio kao u izreci ovog rješenja o dosudi.</w:t>
      </w:r>
    </w:p>
    <w:p w:rsidRDefault="00205474" w:rsidP="00205474" w:rsidR="00205474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</w:t>
      </w:r>
      <w:r w:rsidR="00BC399A">
        <w:rPr>
          <w:lang w:eastAsia="hr-HR"/>
        </w:rPr>
        <w:t>. Nalog za uplatu kupovnine izostao je iz razloga što je iz dokumentacije FINA-e razvidno da je iznos najviše ponuđene cijene manji od prethodno uplaćene jamčevine</w:t>
      </w:r>
      <w:r w:rsidR="00CC01AA">
        <w:rPr>
          <w:lang w:eastAsia="hr-HR"/>
        </w:rPr>
        <w:t xml:space="preserve">. </w:t>
      </w:r>
      <w:r w:rsidRPr="00065C86">
        <w:rPr>
          <w:lang w:eastAsia="hr-HR"/>
        </w:rPr>
        <w:t xml:space="preserve">Točka </w:t>
      </w:r>
      <w:r w:rsidR="00CC01AA">
        <w:rPr>
          <w:lang w:eastAsia="hr-HR"/>
        </w:rPr>
        <w:t>I</w:t>
      </w:r>
      <w:r w:rsidRPr="00065C86">
        <w:rPr>
          <w:lang w:eastAsia="hr-HR"/>
        </w:rPr>
        <w:t>V. rješenja kojom je uređena dostava temelji se na odredbi čl. 103. st.5. Ovršnog zakona.</w:t>
      </w:r>
    </w:p>
    <w:p w:rsidRDefault="00205474" w:rsidP="00205474" w:rsidR="008F26F1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CC01AA">
        <w:rPr>
          <w:rFonts w:cs="Times New Roman" w:hAnsi="Times New Roman" w:ascii="Times New Roman"/>
          <w:sz w:val="24"/>
        </w:rPr>
        <w:t>23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772F9">
        <w:rPr>
          <w:rFonts w:cs="Times New Roman" w:hAnsi="Times New Roman" w:ascii="Times New Roman"/>
          <w:sz w:val="24"/>
        </w:rPr>
        <w:t>svibnja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965BD4" w:rsidP="00400785" w:rsidR="00400785">
      <w:r>
        <w:t>Za točnost otpravka – ovlašteni službenik</w:t>
      </w:r>
      <w:r w:rsidR="00400785">
        <w:t xml:space="preserve">          </w:t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965BD4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putem e-oglasne ploče</w:t>
      </w:r>
    </w:p>
    <w:p w:rsidRDefault="005772F9" w:rsidP="00205474" w:rsidR="00205474" w:rsidRP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Šibeniku, po pravomoćnosti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205474" w:rsidP="00205474" w:rsidR="00205474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002DCC">
        <w:rPr>
          <w:rFonts w:cs="Times New Roman" w:hAnsi="Times New Roman" w:ascii="Times New Roman"/>
          <w:sz w:val="24"/>
          <w:szCs w:val="24"/>
        </w:rPr>
        <w:t>TERRA TISON d.o.o.</w:t>
      </w:r>
      <w:r w:rsidR="00002DCC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002DCC">
        <w:rPr>
          <w:rFonts w:cs="Times New Roman" w:hAnsi="Times New Roman" w:ascii="Times New Roman"/>
          <w:sz w:val="24"/>
          <w:szCs w:val="24"/>
        </w:rPr>
        <w:t>10000</w:t>
      </w:r>
      <w:r w:rsidR="00002DCC" w:rsidRPr="00FE6A4D">
        <w:rPr>
          <w:rFonts w:cs="Times New Roman" w:hAnsi="Times New Roman" w:ascii="Times New Roman"/>
          <w:sz w:val="24"/>
          <w:szCs w:val="24"/>
        </w:rPr>
        <w:t xml:space="preserve"> </w:t>
      </w:r>
      <w:r w:rsidR="00002DCC">
        <w:rPr>
          <w:rFonts w:cs="Times New Roman" w:hAnsi="Times New Roman" w:ascii="Times New Roman"/>
          <w:sz w:val="24"/>
          <w:szCs w:val="24"/>
        </w:rPr>
        <w:t>Zagreb</w:t>
      </w:r>
      <w:r w:rsidR="00002DCC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002DCC">
        <w:rPr>
          <w:rFonts w:cs="Times New Roman" w:hAnsi="Times New Roman" w:ascii="Times New Roman"/>
          <w:sz w:val="24"/>
          <w:szCs w:val="24"/>
        </w:rPr>
        <w:t xml:space="preserve">Budmanijeva 3 </w:t>
      </w:r>
      <w:r w:rsidR="00A725F3">
        <w:rPr>
          <w:rFonts w:cs="Times New Roman" w:hAnsi="Times New Roman" w:ascii="Times New Roman"/>
          <w:sz w:val="24"/>
          <w:szCs w:val="24"/>
        </w:rPr>
        <w:t>putem e-oglasne</w:t>
      </w:r>
    </w:p>
    <w:p w:rsidRDefault="00DC075B" w:rsidP="00205474" w:rsidR="00DC075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002DCC">
        <w:rPr>
          <w:rFonts w:hAnsi="Times New Roman" w:ascii="Times New Roman"/>
          <w:sz w:val="24"/>
          <w:szCs w:val="24"/>
        </w:rPr>
        <w:t>Milošu Đurici</w:t>
      </w:r>
      <w:r w:rsidR="00002DCC" w:rsidRPr="005C32A1">
        <w:rPr>
          <w:rFonts w:hAnsi="Times New Roman" w:ascii="Times New Roman"/>
          <w:sz w:val="24"/>
          <w:szCs w:val="24"/>
        </w:rPr>
        <w:t xml:space="preserve"> iz Šibenika, Trtarska 124</w:t>
      </w:r>
      <w:r w:rsidR="005772F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putem e- oglasne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A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002DCC">
      <w:t>411</w:t>
    </w:r>
    <w:r w:rsidR="00431A95">
      <w:t>/2016</w:t>
    </w:r>
    <w:r>
      <w:t>-</w:t>
    </w:r>
    <w:r w:rsidR="00CC01AA">
      <w:t>234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133BFA"/>
    <w:rsid w:val="00137A92"/>
    <w:rsid w:val="001A2DD1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C3A19"/>
    <w:rsid w:val="003C4345"/>
    <w:rsid w:val="003E77E9"/>
    <w:rsid w:val="003F1847"/>
    <w:rsid w:val="00400785"/>
    <w:rsid w:val="00402BE1"/>
    <w:rsid w:val="00431A95"/>
    <w:rsid w:val="00486635"/>
    <w:rsid w:val="004C74F1"/>
    <w:rsid w:val="004C7672"/>
    <w:rsid w:val="004F4AA6"/>
    <w:rsid w:val="00553BAB"/>
    <w:rsid w:val="00576B00"/>
    <w:rsid w:val="005772F9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60B4A"/>
    <w:rsid w:val="00791B62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5BD4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B70B2"/>
    <w:rsid w:val="00BC399A"/>
    <w:rsid w:val="00C40725"/>
    <w:rsid w:val="00C435A4"/>
    <w:rsid w:val="00C66DCC"/>
    <w:rsid w:val="00CA183F"/>
    <w:rsid w:val="00CC01AA"/>
    <w:rsid w:val="00CD0DAB"/>
    <w:rsid w:val="00D07812"/>
    <w:rsid w:val="00D1059C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St-411/2016-241</izvorni_sadrzaj>
    <derivirana_varijabla naziv="DomainObject.Oznaka_1">St-411/2016-241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St-411/2016-241</izvorni_sadrzaj>
    <derivirana_varijabla naziv="DomainObject.PoslovniBrojDokumenta_1">St-411/2016-241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3294</properties:Characters>
  <properties:Lines>90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2018-05-23T06:27:00Z</dcterms:created>
  <dc:creator>Administrator</dc:creator>
  <cp:lastModifiedBy>Ante Rubelj</cp:lastModifiedBy>
  <cp:lastPrinted>2018-05-24T11:13:00Z</cp:lastPrinted>
  <dcterms:modified xmlns:xsi="http://www.w3.org/2001/XMLSchema-instance" xsi:type="dcterms:W3CDTF">2018-05-24T11:13:00Z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St-411/2016-241 / Odluka - Rješenje - dosuda (RJEŠENJE_O_DOSUDI_NAKON_ODRŽANE_ELEKT._JAV._DRAŽBE_FINA_-_1St-411-16-233-_TLM_d.d._-4911-4nekretnina._-4911-4nekretnina)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