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115b" w14:paraId="902115b" w:rsidRDefault="00AE649C" w:rsidP="00FA5B5E" w:rsidR="00AE649C" w:rsidRPr="00B76F3C">
      <w:pPr>
        <w:pStyle w:val="Naslov3"/>
        <w15:collapsed w:val="false"/>
      </w:pPr>
    </w:p>
    <w:p w:rsidRDefault="00811604" w:rsidP="0081160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811604" w:rsidP="00811604" w:rsidR="00811604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11604" w:rsidP="00811604" w:rsidR="00811604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11604" w:rsidP="00811604" w:rsidR="00811604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11604" w:rsidP="00811604" w:rsidR="00811604">
      <w:pPr>
        <w:jc w:val="both"/>
      </w:pPr>
      <w:r>
        <w:tab/>
      </w:r>
      <w:r>
        <w:tab/>
      </w:r>
      <w:r>
        <w:tab/>
      </w:r>
    </w:p>
    <w:p w:rsidRDefault="00811604" w:rsidP="00811604" w:rsidR="00811604">
      <w:pPr>
        <w:jc w:val="center"/>
      </w:pPr>
      <w:r>
        <w:t>R E P U B L I K A   H R V A T S K A</w:t>
      </w:r>
    </w:p>
    <w:p w:rsidRDefault="00811604" w:rsidP="00811604" w:rsidR="00811604">
      <w:pPr>
        <w:jc w:val="center"/>
      </w:pPr>
    </w:p>
    <w:p w:rsidRDefault="00811604" w:rsidP="00811604" w:rsidR="00811604">
      <w:pPr>
        <w:jc w:val="center"/>
      </w:pPr>
      <w:r>
        <w:t>O G L A S</w:t>
      </w:r>
    </w:p>
    <w:p w:rsidRDefault="00811604" w:rsidP="00811604" w:rsidR="00811604">
      <w:pPr>
        <w:jc w:val="center"/>
      </w:pPr>
    </w:p>
    <w:p w:rsidRDefault="00811604" w:rsidP="00811604" w:rsidR="00811604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TASTE AND TRAVEL j.d.o.o. sa sjedištem u Zadru (Grad Zadar), Antuna Barca 9/D, OIB:57896884039, povodom zahtjeva Financijske agencije, Regionalnog centra Split, Podružnice Zadar, Ivana Danila 4, OIB: 85821130368 od 8. rujna 2016., 20. rujna 2016. objavio je </w:t>
      </w:r>
    </w:p>
    <w:p w:rsidRDefault="00811604" w:rsidP="00811604" w:rsidR="00811604">
      <w:pPr>
        <w:jc w:val="both"/>
      </w:pPr>
    </w:p>
    <w:p w:rsidRDefault="00811604" w:rsidP="00811604" w:rsidR="00811604">
      <w:pPr>
        <w:jc w:val="center"/>
      </w:pPr>
      <w:r>
        <w:t>o g l a s</w:t>
      </w:r>
    </w:p>
    <w:p w:rsidRDefault="00811604" w:rsidP="00811604" w:rsidR="00811604">
      <w:pPr>
        <w:jc w:val="center"/>
      </w:pPr>
    </w:p>
    <w:p w:rsidRDefault="00811604" w:rsidP="00811604" w:rsidR="00811604">
      <w:pPr>
        <w:ind w:firstLine="315"/>
        <w:jc w:val="both"/>
      </w:pPr>
      <w:r>
        <w:tab/>
        <w:t xml:space="preserve">1.  Utvrđuje se da ukupni iznos evidentiranog duga dužnika TASTE AND TRAVEL   j.d.o.o. sa sjedištem u Zadru (Grad Zadar), Antuna Barca 9/D, OIB:57896884039 na temelju neizvršenih osnova za plaćanje iznosi 15.918,69 kn. </w:t>
      </w:r>
    </w:p>
    <w:p w:rsidRDefault="00811604" w:rsidP="00811604" w:rsidR="00811604">
      <w:pPr>
        <w:ind w:firstLine="315"/>
        <w:jc w:val="both"/>
      </w:pPr>
    </w:p>
    <w:p w:rsidRDefault="00811604" w:rsidP="00811604" w:rsidR="00811604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Vitaly</w:t>
      </w:r>
      <w:proofErr w:type="spellEnd"/>
      <w:r>
        <w:t xml:space="preserve"> </w:t>
      </w:r>
      <w:proofErr w:type="spellStart"/>
      <w:r>
        <w:t>Belyakov</w:t>
      </w:r>
      <w:proofErr w:type="spellEnd"/>
      <w:r>
        <w:t xml:space="preserve">, Zadar, Antuna Barca 9/D,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811604" w:rsidP="00811604" w:rsidR="00811604">
      <w:pPr>
        <w:jc w:val="both"/>
      </w:pPr>
    </w:p>
    <w:p w:rsidRDefault="00811604" w:rsidP="00811604" w:rsidR="00811604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811604" w:rsidP="00811604" w:rsidR="00811604">
      <w:pPr>
        <w:jc w:val="both"/>
      </w:pPr>
    </w:p>
    <w:p w:rsidRDefault="00811604" w:rsidP="00811604" w:rsidR="00811604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11604" w:rsidP="00811604" w:rsidR="00811604">
      <w:pPr>
        <w:tabs>
          <w:tab w:pos="0" w:val="left"/>
        </w:tabs>
        <w:jc w:val="both"/>
      </w:pPr>
    </w:p>
    <w:p w:rsidRDefault="00811604" w:rsidP="00811604" w:rsidR="00811604">
      <w:pPr>
        <w:tabs>
          <w:tab w:pos="0" w:val="left"/>
        </w:tabs>
        <w:jc w:val="both"/>
      </w:pPr>
    </w:p>
    <w:p w:rsidRDefault="00811604" w:rsidP="00811604" w:rsidR="00811604">
      <w:pPr>
        <w:tabs>
          <w:tab w:pos="4536" w:val="center"/>
          <w:tab w:pos="9072" w:val="right"/>
        </w:tabs>
      </w:pPr>
      <w:r>
        <w:tab/>
        <w:t>U Zadru 20. rujna 2016.</w:t>
      </w:r>
      <w:r>
        <w:tab/>
      </w:r>
    </w:p>
    <w:p w:rsidRDefault="00811604" w:rsidP="00811604" w:rsidR="00811604">
      <w:pPr>
        <w:jc w:val="center"/>
      </w:pPr>
    </w:p>
    <w:p w:rsidRDefault="00811604" w:rsidP="00811604" w:rsidR="00811604">
      <w:pPr>
        <w:ind w:firstLine="708" w:left="6372"/>
        <w:jc w:val="center"/>
      </w:pPr>
      <w:r>
        <w:t>Sudska savjetnica:</w:t>
      </w:r>
    </w:p>
    <w:p w:rsidRDefault="00811604" w:rsidP="00811604" w:rsidR="00811604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811604" w:rsidP="00811604" w:rsidR="00811604">
      <w:pPr>
        <w:tabs>
          <w:tab w:pos="720" w:val="left"/>
        </w:tabs>
        <w:ind w:firstLine="315" w:left="7788"/>
        <w:jc w:val="both"/>
      </w:pPr>
    </w:p>
    <w:p w:rsidRDefault="00811604" w:rsidP="00811604" w:rsidR="00811604">
      <w:pPr>
        <w:tabs>
          <w:tab w:pos="720" w:val="left"/>
        </w:tabs>
        <w:ind w:firstLine="315" w:left="7788"/>
        <w:jc w:val="both"/>
      </w:pPr>
      <w:r>
        <w:tab/>
      </w:r>
    </w:p>
    <w:p w:rsidRDefault="00811604" w:rsidP="00811604" w:rsidR="00811604">
      <w:pPr>
        <w:ind w:firstLine="708"/>
        <w:jc w:val="both"/>
      </w:pPr>
      <w:r>
        <w:t>DNA:</w:t>
      </w:r>
    </w:p>
    <w:p w:rsidRDefault="00811604" w:rsidP="00811604" w:rsidR="00811604">
      <w:pPr>
        <w:ind w:firstLine="708"/>
        <w:jc w:val="both"/>
      </w:pPr>
      <w:r>
        <w:t>1. e-Oglasna ploča suda</w:t>
      </w:r>
    </w:p>
    <w:p w:rsidRDefault="00811604" w:rsidP="00811604" w:rsidR="00811604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811604" w:rsidP="00811604" w:rsidR="00811604">
      <w:pPr>
        <w:ind w:firstLine="720"/>
        <w:jc w:val="both"/>
      </w:pPr>
    </w:p>
    <w:p w:rsidRDefault="00811604" w:rsidP="00811604" w:rsidR="00811604">
      <w:pPr>
        <w:ind w:firstLine="720"/>
        <w:jc w:val="both"/>
      </w:pPr>
    </w:p>
    <w:p w:rsidRDefault="00811604" w:rsidP="00811604" w:rsidR="00811604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604" w:rsidP="00811604" w:rsidR="00811604">
    <w:pPr>
      <w:jc w:val="right"/>
    </w:pPr>
    <w:r>
      <w:t>Poslovni broj: 5 St-1044-16-6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604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299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07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St-1044/2016-4</izvorni_sadrzaj>
    <derivirana_varijabla naziv="DomainObject.Oznaka_1">St-1044/2016-4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TASTE AND TRAVEL j.d.o.o. za trgovinu, turizam i turistička agencija</izvorni_sadrzaj>
    <derivirana_varijabla naziv="DomainObject.Predmet.ProtustrankaFormated_1">  TASTE AND TRAVEL j.d.o.o. za trgovinu, turizam i turistička agencija</derivirana_varijabla>
  </DomainObject.Predmet.ProtustrankaFormated>
  <DomainObject.Predmet.ProtustrankaFormatedOIB>
    <izvorni_sadrzaj>  TASTE AND TRAVEL j.d.o.o. za trgovinu, turizam i turistička agencija, OIB 57896884039</izvorni_sadrzaj>
    <derivirana_varijabla naziv="DomainObject.Predmet.ProtustrankaFormatedOIB_1">  TASTE AND TRAVEL j.d.o.o. za trgovinu, turizam i turistička agencija, OIB 57896884039</derivirana_varijabla>
  </DomainObject.Predmet.ProtustrankaFormatedOIB>
  <DomainObject.Predmet.ProtustrankaFormatedWithAdress>
    <izvorni_sadrzaj> TASTE AND TRAVEL j.d.o.o. za trgovinu, turizam i turistička agencija, Antuna Barca 9/D, 23000 Zadar</izvorni_sadrzaj>
    <derivirana_varijabla naziv="DomainObject.Predmet.ProtustrankaFormatedWithAdress_1"> TASTE AND TRAVEL j.d.o.o. za trgovinu, turizam i turistička agencija, Antuna Barca 9/D, 23000 Zadar</derivirana_varijabla>
  </DomainObject.Predmet.ProtustrankaFormatedWithAdress>
  <DomainObject.Predmet.ProtustrankaFormatedWithAdressOIB>
    <izvorni_sadrzaj> TASTE AND TRAVEL j.d.o.o. za trgovinu, turizam i turistička agencija, OIB 57896884039, Antuna Barca 9/D, 23000 Zadar</izvorni_sadrzaj>
    <derivirana_varijabla naziv="DomainObject.Predmet.ProtustrankaFormatedWithAdressOIB_1"> TASTE AND TRAVEL j.d.o.o. za trgovinu, turizam i turistička agencija, OIB 57896884039, Antuna Barca 9/D, 23000 Zadar</derivirana_varijabla>
  </DomainObject.Predmet.ProtustrankaFormatedWithAdressOIB>
  <DomainObject.Predmet.ProtustrankaWithAdress>
    <izvorni_sadrzaj>TASTE AND TRAVEL j.d.o.o. za trgovinu, turizam i turistička agencija Antuna Barca 9/D, 23000 Zadar</izvorni_sadrzaj>
    <derivirana_varijabla naziv="DomainObject.Predmet.ProtustrankaWithAdress_1">TASTE AND TRAVEL j.d.o.o. za trgovinu, turizam i turistička agencija Antuna Barca 9/D, 23000 Zadar</derivirana_varijabla>
  </DomainObject.Predmet.ProtustrankaWithAdress>
  <DomainObject.Predmet.ProtustrankaWithAdressOIB>
    <izvorni_sadrzaj>TASTE AND TRAVEL j.d.o.o. za trgovinu, turizam i turistička agencija, OIB 57896884039, Antuna Barca 9/D, 23000 Zadar</izvorni_sadrzaj>
    <derivirana_varijabla naziv="DomainObject.Predmet.ProtustrankaWithAdressOIB_1">TASTE AND TRAVEL j.d.o.o. za trgovinu, turizam i turistička agencija, OIB 57896884039, Antuna Barca 9/D, 23000 Zadar</derivirana_varijabla>
  </DomainObject.Predmet.ProtustrankaWithAdressOIB>
  <DomainObject.Predmet.ProtustrankaNazivFormated>
    <izvorni_sadrzaj>TASTE AND TRAVEL j.d.o.o. za trgovinu, turizam i turistička agencija</izvorni_sadrzaj>
    <derivirana_varijabla naziv="DomainObject.Predmet.ProtustrankaNazivFormated_1">TASTE AND TRAVEL j.d.o.o. za trgovinu, turizam i turistička agencija</derivirana_varijabla>
  </DomainObject.Predmet.ProtustrankaNazivFormated>
  <DomainObject.Predmet.ProtustrankaNazivFormatedOIB>
    <izvorni_sadrzaj>TASTE AND TRAVEL j.d.o.o. za trgovinu, turizam i turistička agencija, OIB 57896884039</izvorni_sadrzaj>
    <derivirana_varijabla naziv="DomainObject.Predmet.ProtustrankaNazivFormatedOIB_1">TASTE AND TRAVEL j.d.o.o. za trgovinu, turizam i turistička agencija, OIB 57896884039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TASTE AND TRAVEL j.d.o.o. za trgovinu, turizam i turistička agencija</item>
    </izvorni_sadrzaj>
    <derivirana_varijabla naziv="DomainObject.Predmet.ProtuStrankaListFormated_1">
      <item>TASTE AND TRAVEL j.d.o.o. za trgovinu, turizam i turistička agencija</item>
    </derivirana_varijabla>
  </DomainObject.Predmet.ProtuStrankaListFormated>
  <DomainObject.Predmet.ProtuStrankaListFormatedOIB>
    <izvorni_sadrzaj>
      <item>TASTE AND TRAVEL j.d.o.o. za trgovinu, turizam i turistička agencija, OIB 57896884039</item>
    </izvorni_sadrzaj>
    <derivirana_varijabla naziv="DomainObject.Predmet.ProtuStrankaListFormatedOIB_1">
      <item>TASTE AND TRAVEL j.d.o.o. za trgovinu, turizam i turistička agencija, OIB 57896884039</item>
    </derivirana_varijabla>
  </DomainObject.Predmet.ProtuStrankaListFormatedOIB>
  <DomainObject.Predmet.ProtuStrankaListFormatedWithAdress>
    <izvorni_sadrzaj>
      <item>TASTE AND TRAVEL j.d.o.o. za trgovinu, turizam i turistička agencija, Antuna Barca 9/D, 23000 Zadar</item>
    </izvorni_sadrzaj>
    <derivirana_varijabla naziv="DomainObject.Predmet.ProtuStrankaListFormatedWithAdress_1">
      <item>TASTE AND TRAVEL j.d.o.o. za trgovinu, turizam i turistička agencija, Antuna Barca 9/D, 23000 Zadar</item>
    </derivirana_varijabla>
  </DomainObject.Predmet.ProtuStrankaListFormatedWithAdress>
  <DomainObject.Predmet.ProtuStrankaListFormatedWithAdressOIB>
    <izvorni_sadrzaj>
      <item>TASTE AND TRAVEL j.d.o.o. za trgovinu, turizam i turistička agencija, OIB 57896884039, Antuna Barca 9/D, 23000 Zadar</item>
    </izvorni_sadrzaj>
    <derivirana_varijabla naziv="DomainObject.Predmet.ProtuStrankaListFormatedWithAdressOIB_1">
      <item>TASTE AND TRAVEL j.d.o.o. za trgovinu, turizam i turistička agencija, OIB 57896884039, Antuna Barca 9/D, 23000 Zadar</item>
    </derivirana_varijabla>
  </DomainObject.Predmet.ProtuStrankaListFormatedWithAdressOIB>
  <DomainObject.Predmet.ProtuStrankaListNazivFormated>
    <izvorni_sadrzaj>
      <item>TASTE AND TRAVEL j.d.o.o. za trgovinu, turizam i turistička agencija</item>
    </izvorni_sadrzaj>
    <derivirana_varijabla naziv="DomainObject.Predmet.ProtuStrankaListNazivFormated_1">
      <item>TASTE AND TRAVEL j.d.o.o. za trgovinu, turizam i turistička agencija</item>
    </derivirana_varijabla>
  </DomainObject.Predmet.ProtuStrankaListNazivFormated>
  <DomainObject.Predmet.ProtuStrankaListNazivFormatedOIB>
    <izvorni_sadrzaj>
      <item>TASTE AND TRAVEL j.d.o.o. za trgovinu, turizam i turistička agencija, OIB 57896884039</item>
    </izvorni_sadrzaj>
    <derivirana_varijabla naziv="DomainObject.Predmet.ProtuStrankaListNazivFormatedOIB_1">
      <item>TASTE AND TRAVEL j.d.o.o. za trgovinu, turizam i turistička agencija, OIB 57896884039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St-1044/2016-4</izvorni_sadrzaj>
    <derivirana_varijabla naziv="DomainObject.PoslovniBrojDokumenta_1">St-1044/2016-4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TASTE AND TRAVEL j.d.o.o. za trgovinu, turizam i turistička agencija</izvorni_sadrzaj>
    <derivirana_varijabla naziv="DomainObject.Predmet.ProtustrankaIDrugi_1">TASTE AND TRAVEL j.d.o.o. za trgovinu, turizam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TASTE AND TRAVEL j.d.o.o. za trgovinu, turizam i turistička agencija, OIB 57896884039, Antuna Barca 9/D, 23000 Zadar</izvorni_sadrzaj>
    <derivirana_varijabla naziv="DomainObject.Predmet.ProtustrankaIDrugiAdressOIB_1">TASTE AND TRAVEL j.d.o.o. za trgovinu, turizam i turistička agencija, OIB 57896884039, Antuna Barca 9/D,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TASTE AND TRAVEL j.d.o.o. za trgovinu, turizam i turistička agencija</item>
    </izvorni_sadrzaj>
    <derivirana_varijabla naziv="DomainObject.Predmet.SudioniciListNaziv_1">
      <item>FINA</item>
      <item>TASTE AND TRAVEL j.d.o.o. za trgovinu, turizam i turistička agencija</item>
    </derivirana_varijabla>
  </DomainObject.Predmet.SudioniciListNaziv>
  <DomainObject.Predmet.SudioniciListAdressOIB>
    <izvorni_sadrzaj>
      <item>FINA, OIB 85821130368</item>
      <item>TASTE AND TRAVEL j.d.o.o. za trgovinu, turizam i turistička agencija, OIB 57896884039, Antuna Barca 9/D,23000 Zadar</item>
    </izvorni_sadrzaj>
    <derivirana_varijabla naziv="DomainObject.Predmet.SudioniciListAdressOIB_1">
      <item>FINA, OIB 85821130368</item>
      <item>TASTE AND TRAVEL j.d.o.o. za trgovinu, turizam i turistička agencija, OIB 57896884039, Antuna Barca 9/D,23000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0485D-67DC-4126-9274-42BA9DA2C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2016</properties:Characters>
  <properties:Lines>60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2016-09-20T10:42:00Z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