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89b3c" w14:paraId="ad89b3c" w:rsidRDefault="009E2467" w:rsidP="009E2467" w:rsidR="009E2467">
      <w:pPr>
        <w:jc w:val="right"/>
        <w15:collapsed w:val="false"/>
      </w:pPr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200FC0" w:rsidP="00200FC0" w:rsidR="00200FC0">
      <w:pPr>
        <w:ind w:right="5953" w:left="851"/>
        <w:jc w:val="center"/>
      </w:pPr>
      <w:r>
        <w:t>Republika Hrvatska</w:t>
      </w:r>
    </w:p>
    <w:p w:rsidRDefault="00200FC0" w:rsidP="00200FC0" w:rsidR="00200FC0">
      <w:pPr>
        <w:ind w:right="5953" w:left="851"/>
        <w:jc w:val="center"/>
      </w:pPr>
      <w:r>
        <w:t>Trgovački sud u Zadru</w:t>
      </w:r>
    </w:p>
    <w:p w:rsidRDefault="00200FC0" w:rsidP="00200FC0" w:rsidR="00200FC0">
      <w:pPr>
        <w:ind w:right="5953" w:left="851"/>
        <w:jc w:val="center"/>
      </w:pPr>
      <w:r>
        <w:t>Dr. Franje Tuđmana 35</w:t>
      </w:r>
    </w:p>
    <w:p w:rsidRDefault="00200FC0" w:rsidP="00200FC0" w:rsidR="00200FC0" w:rsidRPr="00F41C5D">
      <w:pPr>
        <w:ind w:right="5953" w:left="851"/>
        <w:jc w:val="center"/>
      </w:pPr>
      <w:r>
        <w:t>23000 Zadar</w:t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200FC0">
        <w:t>Jelene Radoš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2D20A8">
        <w:t>KERAMIKA DOM</w:t>
      </w:r>
      <w:r w:rsidR="00E9465C">
        <w:t xml:space="preserve"> d.o.o., </w:t>
      </w:r>
      <w:r w:rsidR="0053063E">
        <w:t>Zadar</w:t>
      </w:r>
      <w:r w:rsidR="00E9465C">
        <w:t xml:space="preserve">, </w:t>
      </w:r>
      <w:r w:rsidR="00A663E8">
        <w:t>Put Murvice 44/</w:t>
      </w:r>
      <w:r w:rsidR="002D20A8">
        <w:t>A</w:t>
      </w:r>
      <w:r w:rsidR="00E9465C">
        <w:t xml:space="preserve">, OIB: </w:t>
      </w:r>
      <w:r w:rsidR="002D20A8">
        <w:t>90824133798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2D20A8">
        <w:t>12</w:t>
      </w:r>
      <w:r w:rsidR="00200FC0">
        <w:t>. travnja 2017</w:t>
      </w:r>
      <w:r w:rsidRPr="00FC1537">
        <w:t>.</w:t>
      </w:r>
      <w:r>
        <w:t xml:space="preserve">, </w:t>
      </w:r>
      <w:r w:rsidR="00A663E8">
        <w:t>3</w:t>
      </w:r>
      <w:r>
        <w:t xml:space="preserve">. </w:t>
      </w:r>
      <w:r w:rsidR="00A663E8">
        <w:t>siječnja</w:t>
      </w:r>
      <w:r w:rsidR="00FF274E">
        <w:t xml:space="preserve"> </w:t>
      </w:r>
      <w:r w:rsidR="00A663E8">
        <w:t>2018</w:t>
      </w:r>
      <w:r>
        <w:t>. objavio je</w:t>
      </w:r>
      <w:r w:rsidR="002B0631">
        <w:t xml:space="preserve"> </w:t>
      </w:r>
      <w:r>
        <w:t xml:space="preserve">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2D20A8">
        <w:t>KERAMIKA DO</w:t>
      </w:r>
      <w:r w:rsidR="00A663E8">
        <w:t>M d.o.o., Zadar, Put Murvice 44/</w:t>
      </w:r>
      <w:r w:rsidR="002D20A8">
        <w:t>A, OIB: 90824133798</w:t>
      </w:r>
      <w:r w:rsidR="00990573">
        <w:t xml:space="preserve">, </w:t>
      </w:r>
      <w:r>
        <w:t xml:space="preserve">na temelju neizvršenih osnova za plaćanje iznosi </w:t>
      </w:r>
      <w:r w:rsidR="00A663E8">
        <w:t>53.330,22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D2D17">
        <w:t xml:space="preserve">. </w:t>
      </w:r>
      <w:r w:rsidRPr="00FC1537">
        <w:t>Poziva</w:t>
      </w:r>
      <w:r w:rsidR="002D20A8">
        <w:t>ju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2D20A8">
        <w:t>e</w:t>
      </w:r>
      <w:r>
        <w:t xml:space="preserve"> </w:t>
      </w:r>
      <w:r w:rsidR="00A64D31">
        <w:t>ovlašten</w:t>
      </w:r>
      <w:r w:rsidR="002D20A8">
        <w:t>e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2D20A8">
        <w:t xml:space="preserve">Nikola </w:t>
      </w:r>
      <w:proofErr w:type="spellStart"/>
      <w:r w:rsidR="002D20A8">
        <w:t>Dokoza</w:t>
      </w:r>
      <w:proofErr w:type="spellEnd"/>
      <w:r w:rsidR="002D20A8">
        <w:t xml:space="preserve"> i Nebojša </w:t>
      </w:r>
      <w:proofErr w:type="spellStart"/>
      <w:r w:rsidR="002D20A8">
        <w:t>Đeković</w:t>
      </w:r>
      <w:proofErr w:type="spellEnd"/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</w:t>
      </w:r>
      <w:proofErr w:type="spellStart"/>
      <w:r w:rsidRPr="00A30CC8">
        <w:t>četrdesetpet</w:t>
      </w:r>
      <w:proofErr w:type="spellEnd"/>
      <w:r w:rsidRPr="00A30CC8">
        <w:t>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A663E8">
        <w:t>3. siječnja</w:t>
      </w:r>
      <w:r w:rsidR="00FF274E">
        <w:t xml:space="preserve"> </w:t>
      </w:r>
      <w:r w:rsidR="00A663E8">
        <w:t>2018</w:t>
      </w:r>
      <w:r>
        <w:t>.</w:t>
      </w:r>
    </w:p>
    <w:p w:rsidRDefault="00877922" w:rsidP="00877922" w:rsidR="00877922"/>
    <w:p w:rsidRDefault="00877922" w:rsidP="00877922" w:rsidR="00877922">
      <w:pPr>
        <w:ind w:firstLine="708"/>
      </w:pPr>
      <w:r>
        <w:t xml:space="preserve">Za točnost </w:t>
      </w:r>
      <w:proofErr w:type="spellStart"/>
      <w:r>
        <w:t>otpravka</w:t>
      </w:r>
      <w:proofErr w:type="spellEnd"/>
      <w:r>
        <w:t>-ovlaštena službenica:                                Sudska savjetnica:</w:t>
      </w:r>
    </w:p>
    <w:p w:rsidRDefault="00877922" w:rsidP="00877922" w:rsidR="009E2467" w:rsidRPr="00F41C5D">
      <w:pPr>
        <w:ind w:firstLine="708"/>
      </w:pPr>
      <w:r>
        <w:t xml:space="preserve">Nena </w:t>
      </w:r>
      <w:proofErr w:type="spellStart"/>
      <w:r>
        <w:t>Mužanović</w:t>
      </w:r>
      <w:proofErr w:type="spellEnd"/>
      <w:r>
        <w:t xml:space="preserve">                                                                        </w:t>
      </w:r>
      <w:r w:rsidR="00200FC0">
        <w:t>Jelena Radoš</w:t>
      </w:r>
      <w:r>
        <w:t>, v.r.</w:t>
      </w:r>
      <w:bookmarkStart w:name="_GoBack" w:id="0"/>
      <w:bookmarkEnd w:id="0"/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DE27E6" w:rsidP="009E2467" w:rsidR="009E2467" w:rsidRPr="00FC1537">
      <w:pPr>
        <w:ind w:firstLine="708"/>
        <w:jc w:val="both"/>
      </w:pPr>
      <w:r>
        <w:t>2</w:t>
      </w:r>
      <w:r w:rsidR="009E2467">
        <w:t>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87792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A663E8">
      <w:t xml:space="preserve">     </w:t>
    </w:r>
    <w:r w:rsidR="000528AA">
      <w:t xml:space="preserve">Poslovni broj: </w:t>
    </w:r>
    <w:r w:rsidR="00200FC0">
      <w:t>5</w:t>
    </w:r>
    <w:r w:rsidR="000528AA" w:rsidRPr="00FC1537">
      <w:t xml:space="preserve"> St</w:t>
    </w:r>
    <w:r w:rsidR="000528AA">
      <w:t>-</w:t>
    </w:r>
    <w:r w:rsidR="002D20A8">
      <w:t>160</w:t>
    </w:r>
    <w:r w:rsidR="000377CF">
      <w:t>/</w:t>
    </w:r>
    <w:r w:rsidR="00200FC0">
      <w:t>20</w:t>
    </w:r>
    <w:r w:rsidR="000377CF">
      <w:t>17-</w:t>
    </w:r>
    <w:r w:rsidR="00A663E8">
      <w:t>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 xml:space="preserve">Poslovni broj: </w:t>
    </w:r>
    <w:r w:rsidR="00200FC0">
      <w:t>5</w:t>
    </w:r>
    <w:r w:rsidR="0076513B" w:rsidRPr="00FC1537">
      <w:t xml:space="preserve"> St</w:t>
    </w:r>
    <w:r w:rsidR="0076513B">
      <w:t>-</w:t>
    </w:r>
    <w:r w:rsidR="002D20A8">
      <w:t>160</w:t>
    </w:r>
    <w:r w:rsidR="0076513B">
      <w:t>/</w:t>
    </w:r>
    <w:r w:rsidR="00200FC0">
      <w:t>20</w:t>
    </w:r>
    <w:r w:rsidR="0076513B">
      <w:t>1</w:t>
    </w:r>
    <w:r w:rsidR="00FF274E">
      <w:t>7</w:t>
    </w:r>
    <w:r w:rsidR="0076513B">
      <w:t>-</w:t>
    </w:r>
    <w:r w:rsidR="00A663E8"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377CF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02BC1"/>
    <w:rsid w:val="00116FEB"/>
    <w:rsid w:val="0014378D"/>
    <w:rsid w:val="001660B0"/>
    <w:rsid w:val="00176D97"/>
    <w:rsid w:val="00185C88"/>
    <w:rsid w:val="0019042D"/>
    <w:rsid w:val="001A3412"/>
    <w:rsid w:val="001A4D13"/>
    <w:rsid w:val="001C3FB5"/>
    <w:rsid w:val="00200FC0"/>
    <w:rsid w:val="00224C55"/>
    <w:rsid w:val="00284EA7"/>
    <w:rsid w:val="002B0631"/>
    <w:rsid w:val="002C5422"/>
    <w:rsid w:val="002D1559"/>
    <w:rsid w:val="002D20A8"/>
    <w:rsid w:val="002D27B6"/>
    <w:rsid w:val="002D455B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50E97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C5E49"/>
    <w:rsid w:val="004E706E"/>
    <w:rsid w:val="004F3050"/>
    <w:rsid w:val="00500E9C"/>
    <w:rsid w:val="00507036"/>
    <w:rsid w:val="00511821"/>
    <w:rsid w:val="00524059"/>
    <w:rsid w:val="0053063E"/>
    <w:rsid w:val="00545941"/>
    <w:rsid w:val="00551BCA"/>
    <w:rsid w:val="00567E17"/>
    <w:rsid w:val="00572756"/>
    <w:rsid w:val="0057331D"/>
    <w:rsid w:val="00577E50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65737"/>
    <w:rsid w:val="00672A02"/>
    <w:rsid w:val="00672C9C"/>
    <w:rsid w:val="00696CDE"/>
    <w:rsid w:val="006A66B9"/>
    <w:rsid w:val="006E35EF"/>
    <w:rsid w:val="006E6B12"/>
    <w:rsid w:val="006F6C7A"/>
    <w:rsid w:val="0071080F"/>
    <w:rsid w:val="00734C78"/>
    <w:rsid w:val="0076513B"/>
    <w:rsid w:val="00792826"/>
    <w:rsid w:val="007A5021"/>
    <w:rsid w:val="007B18A1"/>
    <w:rsid w:val="007C3674"/>
    <w:rsid w:val="007C60A5"/>
    <w:rsid w:val="007D07BA"/>
    <w:rsid w:val="007E0395"/>
    <w:rsid w:val="008020A9"/>
    <w:rsid w:val="00804643"/>
    <w:rsid w:val="00814E35"/>
    <w:rsid w:val="00820B19"/>
    <w:rsid w:val="0082637D"/>
    <w:rsid w:val="008337B7"/>
    <w:rsid w:val="00852B63"/>
    <w:rsid w:val="00877922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B3D15"/>
    <w:rsid w:val="009E2467"/>
    <w:rsid w:val="009E2879"/>
    <w:rsid w:val="009F0862"/>
    <w:rsid w:val="00A3251C"/>
    <w:rsid w:val="00A32F79"/>
    <w:rsid w:val="00A340EB"/>
    <w:rsid w:val="00A424B2"/>
    <w:rsid w:val="00A64D31"/>
    <w:rsid w:val="00A663E8"/>
    <w:rsid w:val="00AA18A0"/>
    <w:rsid w:val="00AA204A"/>
    <w:rsid w:val="00AA5BDD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54763"/>
    <w:rsid w:val="00C601BA"/>
    <w:rsid w:val="00C6128E"/>
    <w:rsid w:val="00C63924"/>
    <w:rsid w:val="00C6433B"/>
    <w:rsid w:val="00C81A59"/>
    <w:rsid w:val="00C85414"/>
    <w:rsid w:val="00CA1DF5"/>
    <w:rsid w:val="00CA4FE1"/>
    <w:rsid w:val="00CA62D7"/>
    <w:rsid w:val="00CB1099"/>
    <w:rsid w:val="00CD2D17"/>
    <w:rsid w:val="00CF6104"/>
    <w:rsid w:val="00D14DF7"/>
    <w:rsid w:val="00D32390"/>
    <w:rsid w:val="00D34817"/>
    <w:rsid w:val="00D57BB6"/>
    <w:rsid w:val="00D72950"/>
    <w:rsid w:val="00DA7F55"/>
    <w:rsid w:val="00DC740A"/>
    <w:rsid w:val="00DE0F05"/>
    <w:rsid w:val="00DE27E6"/>
    <w:rsid w:val="00DE720D"/>
    <w:rsid w:val="00E04441"/>
    <w:rsid w:val="00E321A6"/>
    <w:rsid w:val="00E372A7"/>
    <w:rsid w:val="00E37523"/>
    <w:rsid w:val="00E5109E"/>
    <w:rsid w:val="00E626FA"/>
    <w:rsid w:val="00E6461B"/>
    <w:rsid w:val="00E73553"/>
    <w:rsid w:val="00E9465C"/>
    <w:rsid w:val="00EA02C1"/>
    <w:rsid w:val="00EA0574"/>
    <w:rsid w:val="00EA56D2"/>
    <w:rsid w:val="00EB6BD3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79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79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9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9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9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79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79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9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9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9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St-160/2017</izvorni_sadrzaj>
    <derivirana_varijabla naziv="DomainObject.Predmet.OznakaBroj_1">St-160/2017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KERAMIKA DOM društvo s ograničenom odgovornošću za trgovinu i turizam</izvorni_sadrzaj>
    <derivirana_varijabla naziv="DomainObject.Predmet.ProtustrankaFormated_1">  KERAMIKA DOM društvo s ograničenom odgovornošću za trgovinu i turizam</derivirana_varijabla>
  </DomainObject.Predmet.ProtustrankaFormated>
  <DomainObject.Predmet.ProtustrankaFormatedOIB>
    <izvorni_sadrzaj>  KERAMIKA DOM društvo s ograničenom odgovornošću za trgovinu i turizam, OIB 90824133798</izvorni_sadrzaj>
    <derivirana_varijabla naziv="DomainObject.Predmet.ProtustrankaFormatedOIB_1">  KERAMIKA DOM društvo s ograničenom odgovornošću za trgovinu i turizam, OIB 90824133798</derivirana_varijabla>
  </DomainObject.Predmet.ProtustrankaFormatedOIB>
  <DomainObject.Predmet.ProtustrankaFormatedWithAdress>
    <izvorni_sadrzaj> KERAMIKA DOM društvo s ograničenom odgovornošću za trgovinu i turizam, Put Murvice 44/A, 23000 Zadar</izvorni_sadrzaj>
    <derivirana_varijabla naziv="DomainObject.Predmet.ProtustrankaFormatedWithAdress_1"> KERAMIKA DOM društvo s ograničenom odgovornošću za trgovinu i turizam, Put Murvice 44/A, 23000 Zadar</derivirana_varijabla>
  </DomainObject.Predmet.ProtustrankaFormatedWithAdress>
  <DomainObject.Predmet.ProtustrankaFormatedWithAdressOIB>
    <izvorni_sadrzaj> KERAMIKA DOM društvo s ograničenom odgovornošću za trgovinu i turizam, OIB 90824133798, Put Murvice 44/A, 23000 Zadar</izvorni_sadrzaj>
    <derivirana_varijabla naziv="DomainObject.Predmet.ProtustrankaFormatedWithAdressOIB_1"> KERAMIKA DOM društvo s ograničenom odgovornošću za trgovinu i turizam, OIB 90824133798, Put Murvice 44/A, 23000 Zadar</derivirana_varijabla>
  </DomainObject.Predmet.ProtustrankaFormatedWithAdressOIB>
  <DomainObject.Predmet.ProtustrankaWithAdress>
    <izvorni_sadrzaj>KERAMIKA DOM društvo s ograničenom odgovornošću za trgovinu i turizam Put Murvice 44/A, 23000 Zadar</izvorni_sadrzaj>
    <derivirana_varijabla naziv="DomainObject.Predmet.ProtustrankaWithAdress_1">KERAMIKA DOM društvo s ograničenom odgovornošću za trgovinu i turizam Put Murvice 44/A, 23000 Zadar</derivirana_varijabla>
  </DomainObject.Predmet.ProtustrankaWithAdress>
  <DomainObject.Predmet.ProtustrankaWithAdressOIB>
    <izvorni_sadrzaj>KERAMIKA DOM društvo s ograničenom odgovornošću za trgovinu i turizam, OIB 90824133798, Put Murvice 44/A, 23000 Zadar</izvorni_sadrzaj>
    <derivirana_varijabla naziv="DomainObject.Predmet.ProtustrankaWithAdressOIB_1">KERAMIKA DOM društvo s ograničenom odgovornošću za trgovinu i turizam, OIB 90824133798, Put Murvice 44/A, 23000 Zadar</derivirana_varijabla>
  </DomainObject.Predmet.ProtustrankaWithAdressOIB>
  <DomainObject.Predmet.ProtustrankaNazivFormated>
    <izvorni_sadrzaj>KERAMIKA DOM društvo s ograničenom odgovornošću za trgovinu i turizam</izvorni_sadrzaj>
    <derivirana_varijabla naziv="DomainObject.Predmet.ProtustrankaNazivFormated_1">KERAMIKA DOM društvo s ograničenom odgovornošću za trgovinu i turizam</derivirana_varijabla>
  </DomainObject.Predmet.ProtustrankaNazivFormated>
  <DomainObject.Predmet.ProtustrankaNazivFormatedOIB>
    <izvorni_sadrzaj>KERAMIKA DOM društvo s ograničenom odgovornošću za trgovinu i turizam, OIB 90824133798</izvorni_sadrzaj>
    <derivirana_varijabla naziv="DomainObject.Predmet.ProtustrankaNazivFormatedOIB_1">KERAMIKA DOM društvo s ograničenom odgovornošću za trgovinu i turizam, OIB 90824133798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KERAMIKA DOM društvo s ograničenom odgovornošću za trgovinu i turizam</item>
    </izvorni_sadrzaj>
    <derivirana_varijabla naziv="DomainObject.Predmet.ProtuStrankaListFormated_1">
      <item>KERAMIKA DOM društvo s ograničenom odgovornošću za trgovinu i turizam</item>
    </derivirana_varijabla>
  </DomainObject.Predmet.ProtuStrankaListFormated>
  <DomainObject.Predmet.ProtuStrankaListFormatedOIB>
    <izvorni_sadrzaj>
      <item>KERAMIKA DOM društvo s ograničenom odgovornošću za trgovinu i turizam, OIB 90824133798</item>
    </izvorni_sadrzaj>
    <derivirana_varijabla naziv="DomainObject.Predmet.ProtuStrankaListFormatedOIB_1">
      <item>KERAMIKA DOM društvo s ograničenom odgovornošću za trgovinu i turizam, OIB 90824133798</item>
    </derivirana_varijabla>
  </DomainObject.Predmet.ProtuStrankaListFormatedOIB>
  <DomainObject.Predmet.ProtuStrankaListFormatedWithAdress>
    <izvorni_sadrzaj>
      <item>KERAMIKA DOM društvo s ograničenom odgovornošću za trgovinu i turizam, Put Murvice 44/A, 23000 Zadar</item>
    </izvorni_sadrzaj>
    <derivirana_varijabla naziv="DomainObject.Predmet.ProtuStrankaListFormatedWithAdress_1">
      <item>KERAMIKA DOM društvo s ograničenom odgovornošću za trgovinu i turizam, Put Murvice 44/A, 23000 Zadar</item>
    </derivirana_varijabla>
  </DomainObject.Predmet.ProtuStrankaListFormatedWithAdress>
  <DomainObject.Predmet.ProtuStrankaListFormatedWithAdressOIB>
    <izvorni_sadrzaj>
      <item>KERAMIKA DOM društvo s ograničenom odgovornošću za trgovinu i turizam, OIB 90824133798, Put Murvice 44/A, 23000 Zadar</item>
    </izvorni_sadrzaj>
    <derivirana_varijabla naziv="DomainObject.Predmet.ProtuStrankaListFormatedWithAdressOIB_1">
      <item>KERAMIKA DOM društvo s ograničenom odgovornošću za trgovinu i turizam, OIB 90824133798, Put Murvice 44/A, 23000 Zadar</item>
    </derivirana_varijabla>
  </DomainObject.Predmet.ProtuStrankaListFormatedWithAdressOIB>
  <DomainObject.Predmet.ProtuStrankaListNazivFormated>
    <izvorni_sadrzaj>
      <item>KERAMIKA DOM društvo s ograničenom odgovornošću za trgovinu i turizam</item>
    </izvorni_sadrzaj>
    <derivirana_varijabla naziv="DomainObject.Predmet.ProtuStrankaListNazivFormated_1">
      <item>KERAMIKA DOM društvo s ograničenom odgovornošću za trgovinu i turizam</item>
    </derivirana_varijabla>
  </DomainObject.Predmet.ProtuStrankaListNazivFormated>
  <DomainObject.Predmet.ProtuStrankaListNazivFormatedOIB>
    <izvorni_sadrzaj>
      <item>KERAMIKA DOM društvo s ograničenom odgovornošću za trgovinu i turizam, OIB 90824133798</item>
    </izvorni_sadrzaj>
    <derivirana_varijabla naziv="DomainObject.Predmet.ProtuStrankaListNazivFormatedOIB_1">
      <item>KERAMIKA DOM društvo s ograničenom odgovornošću za trgovinu i turizam, OIB 90824133798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KERAMIKA DOM društvo s ograničenom odgovornošću za trgovinu i turizam</izvorni_sadrzaj>
    <derivirana_varijabla naziv="DomainObject.Predmet.ProtustrankaIDrugi_1">KERAMIKA DOM društvo s ograničenom odgovornošću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KERAMIKA DOM društvo s ograničenom odgovornošću za trgovinu i turizam, OIB 90824133798, Put Murvice 44/A, 23000 Zadar</izvorni_sadrzaj>
    <derivirana_varijabla naziv="DomainObject.Predmet.ProtustrankaIDrugiAdressOIB_1">KERAMIKA DOM društvo s ograničenom odgovornošću za trgovinu i turizam, OIB 90824133798, Put Murvice 44/A,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KERAMIKA DOM društvo s ograničenom odgovornošću za trgovinu i turizam</item>
    </izvorni_sadrzaj>
    <derivirana_varijabla naziv="DomainObject.Predmet.SudioniciListNaziv_1">
      <item>FINA</item>
      <item>KERAMIKA DOM društvo s ograničenom odgovornošću za trgovinu i turizam</item>
    </derivirana_varijabla>
  </DomainObject.Predmet.SudioniciListNaziv>
  <DomainObject.Predmet.SudioniciListAdressOIB>
    <izvorni_sadrzaj>
      <item>FINA, OIB 85821130368</item>
      <item>KERAMIKA DOM društvo s ograničenom odgovornošću za trgovinu i turizam, OIB 90824133798, Put Murvice 44/A,23000 Zadar</item>
    </izvorni_sadrzaj>
    <derivirana_varijabla naziv="DomainObject.Predmet.SudioniciListAdressOIB_1">
      <item>FINA, OIB 85821130368</item>
      <item>KERAMIKA DOM društvo s ograničenom odgovornošću za trgovinu i turizam, OIB 90824133798, Put Murvice 44/A,23000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90824133798</item>
    </izvorni_sadrzaj>
    <derivirana_varijabla naziv="DomainObject.Predmet.SudioniciListNazivOIB_1">
      <item>, OIB 85821130368</item>
      <item>, OIB 90824133798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9A5263-ED0F-4105-86F0-DA7863C9E1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2024</properties:Characters>
  <properties:Lines>65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2017-11-24T09:43:00Z</dcterms:created>
  <dc:creator>Tina Grgas</dc:creator>
  <cp:lastModifiedBy>Nena Mužanović</cp:lastModifiedBy>
  <cp:lastPrinted>2017-11-20T10:22:00Z</cp:lastPrinted>
  <dcterms:modified xmlns:xsi="http://www.w3.org/2001/XMLSchema-instance" xsi:type="dcterms:W3CDTF">2018-01-03T11:57:00Z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