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370b" w14:paraId="d03370b" w:rsidRDefault="00AE649C" w:rsidP="004F27AE" w:rsidR="00AE649C" w:rsidRPr="00B76F3C">
      <w:pPr>
        <w:pStyle w:val="NormaleSPIS"/>
        <w15:collapsed w:val="false"/>
      </w:pPr>
    </w:p>
    <w:p w:rsidRDefault="00AB4602" w:rsidP="00541A8D" w:rsidR="00AE649C">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41A8D">
        <w:t xml:space="preserve">     Republika Hrvatska</w:t>
      </w:r>
    </w:p>
    <w:p w:rsidRDefault="00541A8D" w:rsidP="00541A8D" w:rsidR="00541A8D">
      <w:pPr>
        <w:pStyle w:val="Bezproreda"/>
      </w:pPr>
      <w:r>
        <w:t>Trgovački sud u Bjelovaru</w:t>
      </w:r>
    </w:p>
    <w:p w:rsidRDefault="00541A8D" w:rsidP="00541A8D" w:rsidR="00541A8D" w:rsidRPr="00541A8D">
      <w:pPr>
        <w:pStyle w:val="Bezproreda"/>
        <w:rPr>
          <w:sz w:val="20"/>
          <w:szCs w:val="20"/>
        </w:rPr>
      </w:pPr>
      <w:r w:rsidRPr="00541A8D">
        <w:rPr>
          <w:sz w:val="20"/>
          <w:szCs w:val="20"/>
        </w:rPr>
        <w:t xml:space="preserve">Bjelovar, Šetalište dr. I. </w:t>
      </w:r>
      <w:proofErr w:type="spellStart"/>
      <w:r w:rsidRPr="00541A8D">
        <w:rPr>
          <w:sz w:val="20"/>
          <w:szCs w:val="20"/>
        </w:rPr>
        <w:t>Lebovića</w:t>
      </w:r>
      <w:proofErr w:type="spellEnd"/>
      <w:r w:rsidRPr="00541A8D">
        <w:rPr>
          <w:sz w:val="20"/>
          <w:szCs w:val="20"/>
        </w:rPr>
        <w:t xml:space="preserve"> 42</w:t>
      </w:r>
    </w:p>
    <w:p w:rsidRDefault="00541A8D" w:rsidP="00541A8D" w:rsidR="00541A8D">
      <w:pPr>
        <w:pStyle w:val="Bezproreda"/>
        <w:jc w:val="right"/>
      </w:pPr>
      <w:r>
        <w:t>Poslovni broj: 3 St-499/2015-39</w:t>
      </w:r>
    </w:p>
    <w:p w:rsidRDefault="00541A8D" w:rsidP="00541A8D" w:rsidR="00541A8D">
      <w:pPr>
        <w:pStyle w:val="Bezproreda"/>
        <w:jc w:val="both"/>
        <w:rPr>
          <w:rStyle w:val="Istaknuto"/>
          <w:i w:val="false"/>
          <w:iCs w:val="false"/>
        </w:rPr>
      </w:pPr>
    </w:p>
    <w:p w:rsidRDefault="00541A8D" w:rsidP="00541A8D" w:rsidR="00541A8D">
      <w:pPr>
        <w:pStyle w:val="Bezproreda"/>
        <w:jc w:val="center"/>
      </w:pPr>
      <w:r>
        <w:t>R E P U B L I K A  H R V A T S K A</w:t>
      </w:r>
    </w:p>
    <w:p w:rsidRDefault="00541A8D" w:rsidP="00541A8D" w:rsidR="00541A8D">
      <w:pPr>
        <w:pStyle w:val="Bezproreda"/>
        <w:jc w:val="center"/>
      </w:pPr>
    </w:p>
    <w:p w:rsidRDefault="00541A8D" w:rsidP="00541A8D" w:rsidR="00541A8D">
      <w:pPr>
        <w:pStyle w:val="Bezproreda"/>
        <w:jc w:val="center"/>
      </w:pPr>
      <w:r>
        <w:t>R J E Š E N J E</w:t>
      </w:r>
    </w:p>
    <w:p w:rsidRDefault="00541A8D" w:rsidP="00541A8D" w:rsidR="00541A8D">
      <w:pPr>
        <w:pStyle w:val="Bezproreda"/>
        <w:jc w:val="both"/>
      </w:pPr>
    </w:p>
    <w:p w:rsidRDefault="00541A8D" w:rsidP="00541A8D" w:rsidR="00541A8D">
      <w:pPr>
        <w:pStyle w:val="Bezproreda"/>
        <w:jc w:val="both"/>
      </w:pPr>
      <w:r>
        <w:tab/>
        <w:t>Trgovački sud u Bjelovaru, OIB: 07942269267, po stečajnoj sutkinji Sanjani Zorinc u stečajnom postupku nad stečajnim dužnikom Stečajna masa iza ANETA d.o.o. u stečaju, Bjelovar, Josipa Jelačića 2, OIB 43711625668, 24. svibnja 2019.</w:t>
      </w:r>
    </w:p>
    <w:p w:rsidRDefault="00541A8D" w:rsidP="00541A8D" w:rsidR="00541A8D">
      <w:pPr>
        <w:pStyle w:val="Bezproreda"/>
        <w:jc w:val="both"/>
      </w:pPr>
    </w:p>
    <w:p w:rsidRDefault="00541A8D" w:rsidP="00541A8D" w:rsidR="00541A8D">
      <w:pPr>
        <w:pStyle w:val="Bezproreda"/>
        <w:jc w:val="center"/>
      </w:pPr>
      <w:r>
        <w:t>r i j e š i o  j e</w:t>
      </w:r>
    </w:p>
    <w:p w:rsidRDefault="00541A8D" w:rsidP="00541A8D" w:rsidR="00541A8D">
      <w:pPr>
        <w:pStyle w:val="Bezproreda"/>
        <w:jc w:val="both"/>
        <w:rPr>
          <w:b/>
        </w:rPr>
      </w:pPr>
    </w:p>
    <w:p w:rsidRDefault="00541A8D" w:rsidP="00541A8D" w:rsidR="00541A8D">
      <w:pPr>
        <w:pStyle w:val="Bezproreda"/>
        <w:jc w:val="both"/>
      </w:pPr>
      <w:r>
        <w:rPr>
          <w:b/>
        </w:rPr>
        <w:tab/>
      </w:r>
      <w:r>
        <w:t xml:space="preserve">Oglašava se nevažećom dosuda nekretnine upisane u </w:t>
      </w:r>
      <w:proofErr w:type="spellStart"/>
      <w:r>
        <w:t>zk</w:t>
      </w:r>
      <w:proofErr w:type="spellEnd"/>
      <w:r>
        <w:t xml:space="preserve">. ul. broj 3526 broj poduloška 166, zgrada II, u Orahovici, Tržno opskrbni centar, sagrađene na katastarskoj čestici 698/33 – poslovni prostor u zgradi II tip 6., ukupne površine 26,65 m2 kupcu Velimiru </w:t>
      </w:r>
      <w:proofErr w:type="spellStart"/>
      <w:r>
        <w:t>Žaku</w:t>
      </w:r>
      <w:proofErr w:type="spellEnd"/>
      <w:r>
        <w:t xml:space="preserve"> iz Zagreba, Opatička ulica 16, OIB: 08955615751 po cijeni od 14.000,00 kn.</w:t>
      </w:r>
    </w:p>
    <w:p w:rsidRDefault="00541A8D" w:rsidP="00541A8D" w:rsidR="00541A8D">
      <w:pPr>
        <w:pStyle w:val="Bezproreda"/>
        <w:jc w:val="both"/>
      </w:pPr>
    </w:p>
    <w:p w:rsidRDefault="00541A8D" w:rsidP="00541A8D" w:rsidR="00541A8D">
      <w:pPr>
        <w:pStyle w:val="Bezproreda"/>
        <w:jc w:val="center"/>
      </w:pPr>
      <w:r>
        <w:t>Obrazloženje</w:t>
      </w:r>
    </w:p>
    <w:p w:rsidRDefault="00541A8D" w:rsidP="00541A8D" w:rsidR="00541A8D">
      <w:pPr>
        <w:pStyle w:val="Bezproreda"/>
        <w:jc w:val="both"/>
      </w:pPr>
    </w:p>
    <w:p w:rsidRDefault="00541A8D" w:rsidP="00541A8D" w:rsidR="00541A8D">
      <w:pPr>
        <w:pStyle w:val="Bezproreda"/>
        <w:ind w:firstLine="708"/>
        <w:jc w:val="both"/>
      </w:pPr>
      <w:r>
        <w:t xml:space="preserve">Na ročištu za javnu dražbu održanom 17. listopada 2018. godine sudjelovali su ponuditelji  Ivica Babić iz Virovitice, </w:t>
      </w:r>
      <w:proofErr w:type="spellStart"/>
      <w:r>
        <w:t>Mineo</w:t>
      </w:r>
      <w:proofErr w:type="spellEnd"/>
      <w:r>
        <w:t xml:space="preserve"> Pejić iz Zagreba, MAKI d.o.o. i Velimir </w:t>
      </w:r>
      <w:proofErr w:type="spellStart"/>
      <w:r>
        <w:t>Žak</w:t>
      </w:r>
      <w:proofErr w:type="spellEnd"/>
      <w:r>
        <w:t xml:space="preserve"> iz Gornje Bistre. </w:t>
      </w:r>
    </w:p>
    <w:p w:rsidRDefault="00541A8D" w:rsidP="00541A8D" w:rsidR="00541A8D">
      <w:pPr>
        <w:pStyle w:val="Bezproreda"/>
        <w:jc w:val="both"/>
      </w:pPr>
    </w:p>
    <w:p w:rsidRDefault="00541A8D" w:rsidP="00541A8D" w:rsidR="00541A8D">
      <w:pPr>
        <w:pStyle w:val="Bezproreda"/>
        <w:ind w:firstLine="708"/>
        <w:jc w:val="both"/>
      </w:pPr>
      <w:r>
        <w:t xml:space="preserve">Najvišu ponudu za kupnju nekretnine iz točke 1. izreke ovog rješenja dao je Ivica Babić iz Virovitice, Ljudevita Gaja 20 koji je ponudio cijenu od 34.000,00 kn te mu je rješenjem ovog suda poslovni broj 3 St-499/2015-30 od 17. listopada 2018. godine dosuđena nekretnina po navedenoj cijeni. </w:t>
      </w:r>
    </w:p>
    <w:p w:rsidRDefault="00541A8D" w:rsidP="00541A8D" w:rsidR="00541A8D">
      <w:pPr>
        <w:pStyle w:val="Bezproreda"/>
        <w:jc w:val="both"/>
      </w:pPr>
    </w:p>
    <w:p w:rsidRDefault="00541A8D" w:rsidP="00541A8D" w:rsidR="00541A8D">
      <w:pPr>
        <w:pStyle w:val="Bezproreda"/>
        <w:ind w:firstLine="708"/>
        <w:jc w:val="both"/>
      </w:pPr>
      <w:r>
        <w:t xml:space="preserve">Budući da Ivica Babić nije uplatio cijenu u roku 30 dana od dana pravomoćnosti rješenja o dosudi poslovni broj 3 St-499/2015-30 od 17. listopada 2018. godine, temeljem čl. 103. st. 6. Ovršnog zakona ("Narodne novine" broj 112/12, 25/13, 93/14, 55/16 i 73/17, dalje OZ) dosuda nekretnine Ivici Babiću oglašena je nevažećom te je nekretnina dosuđena kupcu Mineu Pejiću iz Zagreba, Ivane Brlić-Mažuranić 7 koji je ponudio cijenu od 33.000,00 kn. </w:t>
      </w:r>
    </w:p>
    <w:p w:rsidRDefault="00541A8D" w:rsidP="00541A8D" w:rsidR="00541A8D">
      <w:pPr>
        <w:pStyle w:val="Bezproreda"/>
        <w:jc w:val="both"/>
      </w:pPr>
    </w:p>
    <w:p w:rsidRDefault="00541A8D" w:rsidP="00541A8D" w:rsidR="00541A8D">
      <w:pPr>
        <w:pStyle w:val="Bezproreda"/>
        <w:ind w:firstLine="708"/>
        <w:jc w:val="both"/>
      </w:pPr>
      <w:r>
        <w:t xml:space="preserve">Budući da </w:t>
      </w:r>
      <w:proofErr w:type="spellStart"/>
      <w:r>
        <w:t>Mineo</w:t>
      </w:r>
      <w:proofErr w:type="spellEnd"/>
      <w:r>
        <w:t xml:space="preserve"> Pejić nije uplatio cijenu u roku 30 dana od dana pravomoćnosti rješenja o dosudi poslovni broj 3 St-499/2015-32 od 26. studenog 2018. godine, temeljem čl. 103. st. 6. OZ-a dosuda nekretnine Mineu Pejiću oglašena je nevažećom te je nekretnina dosuđena kupcu  MAKI d.o.o. iz  Virovitice, Pavla Radića 110, koji je ponudio cijenu od 32.000,00 kn. </w:t>
      </w:r>
    </w:p>
    <w:p w:rsidRDefault="00541A8D" w:rsidP="00541A8D" w:rsidR="00541A8D">
      <w:pPr>
        <w:pStyle w:val="Bezproreda"/>
        <w:ind w:firstLine="708"/>
        <w:jc w:val="both"/>
      </w:pPr>
      <w:r>
        <w:t xml:space="preserve">Budući da MAKI d.o.o. iz Virovitice, Pavla Radića 110 nije uplatio cijenu u roku od 30 dana od pravomoćnosti rješenja o dosudi poslovni broj 3 St-499/2015-34 od 8. veljače 2019. godine, temeljem čl. 103. st. 6. OZ-a dosuda nekretnine MAKI d.o.o. oglašena je nevažećom te je nekretnina dosuđena kupcu Velimiru </w:t>
      </w:r>
      <w:proofErr w:type="spellStart"/>
      <w:r>
        <w:t>Žaku</w:t>
      </w:r>
      <w:proofErr w:type="spellEnd"/>
      <w:r>
        <w:t xml:space="preserve"> iz Zagreba, Opatička ulica 16, koji je ponudio cijenu od 14.000,00 kn. </w:t>
      </w:r>
    </w:p>
    <w:p w:rsidRDefault="00541A8D" w:rsidP="00541A8D" w:rsidR="00541A8D">
      <w:pPr>
        <w:pStyle w:val="Bezproreda"/>
        <w:jc w:val="center"/>
      </w:pPr>
      <w:r>
        <w:lastRenderedPageBreak/>
        <w:t>-2-</w:t>
      </w:r>
    </w:p>
    <w:p w:rsidRDefault="00541A8D" w:rsidP="00541A8D" w:rsidR="00541A8D">
      <w:pPr>
        <w:pStyle w:val="Bezproreda"/>
        <w:jc w:val="both"/>
      </w:pPr>
    </w:p>
    <w:p w:rsidRDefault="00541A8D" w:rsidP="00541A8D" w:rsidR="00541A8D">
      <w:pPr>
        <w:pStyle w:val="Bezproreda"/>
        <w:jc w:val="right"/>
      </w:pPr>
      <w:r>
        <w:t>Poslovni broj: 3 St-499/2015-39</w:t>
      </w:r>
    </w:p>
    <w:p w:rsidRDefault="00541A8D" w:rsidP="00541A8D" w:rsidR="00541A8D">
      <w:pPr>
        <w:pStyle w:val="Bezproreda"/>
        <w:jc w:val="both"/>
      </w:pPr>
    </w:p>
    <w:p w:rsidRDefault="00541A8D" w:rsidP="00541A8D" w:rsidR="00541A8D">
      <w:pPr>
        <w:pStyle w:val="Bezproreda"/>
        <w:jc w:val="both"/>
      </w:pPr>
    </w:p>
    <w:p w:rsidRDefault="00541A8D" w:rsidP="00541A8D" w:rsidR="00541A8D">
      <w:pPr>
        <w:pStyle w:val="Bezproreda"/>
        <w:jc w:val="both"/>
      </w:pPr>
      <w:r>
        <w:tab/>
        <w:t xml:space="preserve">Budući da ni Velimir </w:t>
      </w:r>
      <w:proofErr w:type="spellStart"/>
      <w:r>
        <w:t>Žak</w:t>
      </w:r>
      <w:proofErr w:type="spellEnd"/>
      <w:r>
        <w:t xml:space="preserve"> iz Zagreba, Opatička ulica 16 nije uplatio cijenu u roku od 30 dana od pravomoćnosti rješenja o dosudi poslovni broj 3 St-499/2015-35 od 5. travnja 2019. godine, temeljem čl. 103. st. 6. OZ-a dosuda nekretnine Velimiru </w:t>
      </w:r>
      <w:proofErr w:type="spellStart"/>
      <w:r>
        <w:t>Žaku</w:t>
      </w:r>
      <w:proofErr w:type="spellEnd"/>
      <w:r>
        <w:t xml:space="preserve"> iz Zagreba oglašena je nevažećom.</w:t>
      </w:r>
    </w:p>
    <w:p w:rsidRDefault="00541A8D" w:rsidP="00541A8D" w:rsidR="00541A8D">
      <w:pPr>
        <w:pStyle w:val="Bezproreda"/>
        <w:jc w:val="both"/>
        <w:rPr>
          <w:b/>
        </w:rPr>
      </w:pPr>
    </w:p>
    <w:p w:rsidRDefault="00541A8D" w:rsidP="00541A8D" w:rsidR="00541A8D">
      <w:pPr>
        <w:pStyle w:val="Bezproreda"/>
        <w:jc w:val="center"/>
      </w:pPr>
      <w:r>
        <w:t>Bjelovar, 24. svibnja 2019.</w:t>
      </w:r>
    </w:p>
    <w:p w:rsidRDefault="00541A8D" w:rsidP="00541A8D" w:rsidR="00541A8D">
      <w:pPr>
        <w:pStyle w:val="Bezproreda"/>
        <w:jc w:val="both"/>
      </w:pPr>
    </w:p>
    <w:p w:rsidRDefault="00541A8D" w:rsidP="00541A8D" w:rsidR="00541A8D">
      <w:pPr>
        <w:pStyle w:val="Bezproreda"/>
        <w:jc w:val="both"/>
      </w:pPr>
      <w:r>
        <w:t xml:space="preserve">                                                                                                         STEČAJNA SUTKINJA</w:t>
      </w:r>
    </w:p>
    <w:p w:rsidRDefault="00541A8D" w:rsidP="00541A8D" w:rsidR="00541A8D">
      <w:pPr>
        <w:pStyle w:val="Bezproreda"/>
        <w:jc w:val="both"/>
      </w:pPr>
      <w:r>
        <w:rPr>
          <w:b/>
        </w:rPr>
        <w:t xml:space="preserve">                                                                                                            </w:t>
      </w:r>
      <w:r>
        <w:t>SANJANA ZORINC</w:t>
      </w:r>
    </w:p>
    <w:p w:rsidRDefault="00541A8D" w:rsidP="00541A8D" w:rsidR="00541A8D">
      <w:pPr>
        <w:pStyle w:val="Bezproreda"/>
        <w:jc w:val="both"/>
      </w:pPr>
    </w:p>
    <w:p w:rsidRDefault="00541A8D" w:rsidP="00541A8D" w:rsidR="00541A8D">
      <w:pPr>
        <w:pStyle w:val="Bezproreda"/>
        <w:jc w:val="both"/>
        <w:rPr>
          <w:b/>
        </w:rPr>
      </w:pPr>
    </w:p>
    <w:p w:rsidRDefault="00541A8D" w:rsidP="00541A8D" w:rsidR="00541A8D">
      <w:pPr>
        <w:pStyle w:val="Bezproreda"/>
        <w:jc w:val="both"/>
        <w:rPr>
          <w:b/>
        </w:rPr>
      </w:pPr>
    </w:p>
    <w:p w:rsidRDefault="00541A8D" w:rsidP="00541A8D" w:rsidR="00541A8D">
      <w:pPr>
        <w:pStyle w:val="Bezproreda"/>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541A8D" w:rsidP="00541A8D" w:rsidR="00541A8D">
      <w:pPr>
        <w:pStyle w:val="Bezproreda"/>
        <w:jc w:val="both"/>
      </w:pPr>
    </w:p>
    <w:p w:rsidRDefault="00541A8D" w:rsidP="00541A8D" w:rsidR="00541A8D">
      <w:pPr>
        <w:pStyle w:val="Bezproreda"/>
        <w:jc w:val="both"/>
      </w:pPr>
      <w:proofErr w:type="spellStart"/>
      <w:r>
        <w:t>Rj</w:t>
      </w:r>
      <w:proofErr w:type="spellEnd"/>
      <w:r>
        <w:t>.</w:t>
      </w:r>
    </w:p>
    <w:p w:rsidRDefault="00541A8D" w:rsidP="00541A8D" w:rsidR="00541A8D">
      <w:pPr>
        <w:pStyle w:val="Bezproreda"/>
        <w:jc w:val="both"/>
      </w:pPr>
      <w:r>
        <w:t>Dna: e-oglasna ploča</w:t>
      </w:r>
    </w:p>
    <w:p w:rsidRDefault="00541A8D" w:rsidP="00541A8D" w:rsidR="00541A8D">
      <w:pPr>
        <w:pStyle w:val="Bezproreda"/>
        <w:jc w:val="both"/>
      </w:pPr>
      <w:proofErr w:type="spellStart"/>
      <w:r>
        <w:t>Bj</w:t>
      </w:r>
      <w:proofErr w:type="spellEnd"/>
      <w:r>
        <w:t>. 24.5.2019.</w:t>
      </w:r>
    </w:p>
    <w:p w:rsidRDefault="00AE649C" w:rsidP="00541A8D" w:rsidR="00AE649C" w:rsidRPr="00B76F3C">
      <w:pPr>
        <w:pStyle w:val="NormaleSPIS"/>
        <w:ind w:firstLine="0"/>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1A8D"/>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24346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St-499/2015-39</izvorni_sadrzaj>
    <derivirana_varijabla naziv="DomainObject.Oznaka_1">St-499/2015-39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ANETA društvo s ograničenom odgovornošću za proizvodnju, trgovinu i usluge u stečaju</izvorni_sadrzaj>
    <derivirana_varijabla naziv="DomainObject.Predmet.ProtustrankaFormated_1">  Stečajna masa iza ANETA društvo s ograničenom odgovornošću za proizvodnju, trgovinu i usluge u stečaju</derivirana_varijabla>
  </DomainObject.Predmet.ProtustrankaFormated>
  <DomainObject.Predmet.ProtustrankaFormatedOIB>
    <izvorni_sadrzaj>  Stečajna masa iza ANETA društvo s ograničenom odgovornošću za proizvodnju, trgovinu i usluge u stečaju, OIB 43711625668</izvorni_sadrzaj>
    <derivirana_varijabla naziv="DomainObject.Predmet.ProtustrankaFormatedOIB_1">  Stečajna masa iza ANETA društvo s ograničenom odgovornošću za proizvodnju, trgovinu i usluge u stečaju, OIB 43711625668</derivirana_varijabla>
  </DomainObject.Predmet.ProtustrankaFormatedOIB>
  <DomainObject.Predmet.ProtustrankaFormatedWithAdress>
    <izvorni_sadrzaj> Stečajna masa iza ANETA društvo s ograničenom odgovornošću za proizvodnju, trgovinu i usluge u stečaju, Josipa Jelačića 12, 43000 Bjelovar</izvorni_sadrzaj>
    <derivirana_varijabla naziv="DomainObject.Predmet.ProtustrankaFormatedWithAdress_1"> Stečajna masa iza ANETA društvo s ograničenom odgovornošću za proizvodnju, trgovinu i usluge u stečaju, Josipa Jelačića 12, 43000 Bjelovar</derivirana_varijabla>
  </DomainObject.Predmet.ProtustrankaFormatedWithAdress>
  <DomainObject.Predmet.ProtustrankaFormatedWithAdressOIB>
    <izvorni_sadrzaj> Stečajna masa iza ANETA društvo s ograničenom odgovornošću za proizvodnju, trgovinu i usluge u stečaju, OIB 43711625668, Josipa Jelačića 12, 43000 Bjelovar</izvorni_sadrzaj>
    <derivirana_varijabla naziv="DomainObject.Predmet.ProtustrankaFormatedWithAdressOIB_1"> Stečajna masa iza ANETA društvo s ograničenom odgovornošću za proizvodnju, trgovinu i usluge u stečaju, OIB 43711625668, Josipa Jelačića 12, 43000 Bjelovar</derivirana_varijabla>
  </DomainObject.Predmet.ProtustrankaFormatedWithAdressOIB>
  <DomainObject.Predmet.ProtustrankaWithAdress>
    <izvorni_sadrzaj>Stečajna masa iza ANETA društvo s ograničenom odgovornošću za proizvodnju, trgovinu i usluge u stečaju Josipa Jelačića 12, 43000 Bjelovar</izvorni_sadrzaj>
    <derivirana_varijabla naziv="DomainObject.Predmet.ProtustrankaWithAdress_1">Stečajna masa iza ANETA društvo s ograničenom odgovornošću za proizvodnju, trgovinu i usluge u stečaju Josipa Jelačića 12, 43000 Bjelovar</derivirana_varijabla>
  </DomainObject.Predmet.ProtustrankaWithAdress>
  <DomainObject.Predmet.ProtustrankaWithAdressOIB>
    <izvorni_sadrzaj>Stečajna masa iza ANETA društvo s ograničenom odgovornošću za proizvodnju, trgovinu i usluge u stečaju, OIB 43711625668, Josipa Jelačića 12, 43000 Bjelovar</izvorni_sadrzaj>
    <derivirana_varijabla naziv="DomainObject.Predmet.ProtustrankaWithAdressOIB_1">Stečajna masa iza ANETA društvo s ograničenom odgovornošću za proizvodnju, trgovinu i usluge u stečaju, OIB 43711625668, Josipa Jelačića 12, 43000 Bjelovar</derivirana_varijabla>
  </DomainObject.Predmet.ProtustrankaWithAdressOIB>
  <DomainObject.Predmet.ProtustrankaNazivFormated>
    <izvorni_sadrzaj>Stečajna masa iza ANETA društvo s ograničenom odgovornošću za proizvodnju, trgovinu i usluge u stečaju</izvorni_sadrzaj>
    <derivirana_varijabla naziv="DomainObject.Predmet.ProtustrankaNazivFormated_1">Stečajna masa iza ANETA društvo s ograničenom odgovornošću za proizvodnju, trgovinu i usluge u stečaju</derivirana_varijabla>
  </DomainObject.Predmet.ProtustrankaNazivFormated>
  <DomainObject.Predmet.ProtustrankaNazivFormatedOIB>
    <izvorni_sadrzaj>Stečajna masa iza ANETA društvo s ograničenom odgovornošću za proizvodnju, trgovinu i usluge u stečaju, OIB 43711625668</izvorni_sadrzaj>
    <derivirana_varijabla naziv="DomainObject.Predmet.ProtustrankaNazivFormatedOIB_1">Stečajna masa iza ANETA društvo s ograničenom odgovornošću za proizvodnju, trgovinu i usluge u stečaju, OIB 43711625668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Stečajna masa iza ANETA društvo s ograničenom odgovornošću za proizvodnju, trgovinu i usluge u stečaju</item>
    </izvorni_sadrzaj>
    <derivirana_varijabla naziv="DomainObject.Predmet.ProtuStrankaListFormated_1">
      <item>Stečajna masa iza ANETA društvo s ograničenom odgovornošću za proizvodnju, trgovinu i usluge u stečaju</item>
    </derivirana_varijabla>
  </DomainObject.Predmet.ProtuStrankaListFormated>
  <DomainObject.Predmet.ProtuStrankaListFormatedOIB>
    <izvorni_sadrzaj>
      <item>Stečajna masa iza ANETA društvo s ograničenom odgovornošću za proizvodnju, trgovinu i usluge u stečaju, OIB 43711625668</item>
    </izvorni_sadrzaj>
    <derivirana_varijabla naziv="DomainObject.Predmet.ProtuStrankaListFormatedOIB_1">
      <item>Stečajna masa iza ANETA društvo s ograničenom odgovornošću za proizvodnju, trgovinu i usluge u stečaju, OIB 43711625668</item>
    </derivirana_varijabla>
  </DomainObject.Predmet.ProtuStrankaListFormatedOIB>
  <DomainObject.Predmet.ProtuStrankaListFormatedWithAdress>
    <izvorni_sadrzaj>
      <item>Stečajna masa iza ANETA društvo s ograničenom odgovornošću za proizvodnju, trgovinu i usluge u stečaju, Josipa Jelačića 12, 43000 Bjelovar</item>
    </izvorni_sadrzaj>
    <derivirana_varijabla naziv="DomainObject.Predmet.ProtuStrankaListFormatedWithAdress_1">
      <item>Stečajna masa iza ANETA društvo s ograničenom odgovornošću za proizvodnju, trgovinu i usluge u stečaju, Josipa Jelačića 12, 43000 Bjelovar</item>
    </derivirana_varijabla>
  </DomainObject.Predmet.ProtuStrankaListFormatedWithAdress>
  <DomainObject.Predmet.ProtuStrankaListFormatedWithAdressOIB>
    <izvorni_sadrzaj>
      <item>Stečajna masa iza ANETA društvo s ograničenom odgovornošću za proizvodnju, trgovinu i usluge u stečaju, OIB 43711625668, Josipa Jelačića 12, 43000 Bjelovar</item>
    </izvorni_sadrzaj>
    <derivirana_varijabla naziv="DomainObject.Predmet.ProtuStrankaListFormatedWithAdressOIB_1">
      <item>Stečajna masa iza ANETA društvo s ograničenom odgovornošću za proizvodnju, trgovinu i usluge u stečaju, OIB 43711625668, Josipa Jelačića 12, 43000 Bjelovar</item>
    </derivirana_varijabla>
  </DomainObject.Predmet.ProtuStrankaListFormatedWithAdressOIB>
  <DomainObject.Predmet.ProtuStrankaListNazivFormated>
    <izvorni_sadrzaj>
      <item>Stečajna masa iza ANETA društvo s ograničenom odgovornošću za proizvodnju, trgovinu i usluge u stečaju</item>
    </izvorni_sadrzaj>
    <derivirana_varijabla naziv="DomainObject.Predmet.ProtuStrankaListNazivFormated_1">
      <item>Stečajna masa iza ANETA društvo s ograničenom odgovornošću za proizvodnju, trgovinu i usluge u stečaju</item>
    </derivirana_varijabla>
  </DomainObject.Predmet.ProtuStrankaListNazivFormated>
  <DomainObject.Predmet.ProtuStrankaListNazivFormatedOIB>
    <izvorni_sadrzaj>
      <item>Stečajna masa iza ANETA društvo s ograničenom odgovornošću za proizvodnju, trgovinu i usluge u stečaju, OIB 43711625668</item>
    </izvorni_sadrzaj>
    <derivirana_varijabla naziv="DomainObject.Predmet.ProtuStrankaListNazivFormatedOIB_1">
      <item>Stečajna masa iza ANETA društvo s ograničenom odgovornošću za proizvodnju, trgovinu i usluge u stečaju, OIB 43711625668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St-499/2015-39</izvorni_sadrzaj>
    <derivirana_varijabla naziv="DomainObject.PoslovniBrojDokumenta_1">St-499/2015-39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Stečajna masa iza ANETA društvo s ograničenom odgovornošću za proizvodnju, trgovinu i usluge u stečaju</izvorni_sadrzaj>
    <derivirana_varijabla naziv="DomainObject.Predmet.ProtustrankaIDrugi_1">Stečajna masa iza ANETA društvo s ograničenom odgovornošću za proizvodnju, trgovinu i usluge u stečaju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Stečajna masa iza ANETA društvo s ograničenom odgovornošću za proizvodnju, trgovinu i usluge u stečaju, OIB 43711625668, Josipa Jelačića 12, 43000 Bjelovar</izvorni_sadrzaj>
    <derivirana_varijabla naziv="DomainObject.Predmet.ProtustrankaIDrugiAdressOIB_1">Stečajna masa iza ANETA društvo s ograničenom odgovornošću za proizvodnju, trgovinu i usluge u stečaju, OIB 43711625668,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Stečajna masa iza ANETA društvo s ograničenom odgovornošću za proizvodnju, trgovinu i usluge u stečaju</item>
    </izvorni_sadrzaj>
    <derivirana_varijabla naziv="DomainObject.Predmet.SudioniciListNaziv_1">
      <item>FINA, RC ZAGREB, Podružnica Bjelovar</item>
      <item>Stečajna masa iza ANETA društvo s ograničenom odgovornošću za proizvodnju, trgovinu i usluge u stečaju</item>
    </derivirana_varijabla>
  </DomainObject.Predmet.SudioniciListNaziv>
  <DomainObject.Predmet.SudioniciListAdressOIB>
    <izvorni_sadrzaj>
      <item>FINA, RC ZAGREB, Podružnica Bjelovar, OIB 85821130368, F. Supila 4,43000 Bjelovar</item>
      <item>Stečajna masa iza ANETA društvo s ograničenom odgovornošću za proizvodnju, trgovinu i usluge u stečaju, OIB 43711625668, Josipa Jelačića 12,43000 Bjelovar</item>
    </izvorni_sadrzaj>
    <derivirana_varijabla naziv="DomainObject.Predmet.SudioniciListAdressOIB_1">
      <item>FINA, RC ZAGREB, Podružnica Bjelovar, OIB 85821130368, F. Supila 4,43000 Bjelovar</item>
      <item>Stečajna masa iza ANETA društvo s ograničenom odgovornošću za proizvodnju, trgovinu i usluge u stečaju, OIB 43711625668,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34B85-A0E5-419C-91EC-C45E6D7BE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2648</properties:Characters>
  <properties:Lines>73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2019-05-24T07:16:00Z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St-499/2015-39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