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4a28" w14:paraId="f6d4a28" w:rsidRDefault="000E1915" w:rsidP="000E1915" w:rsidR="000E1915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0E1915" w:rsidP="000E1915" w:rsidR="000E1915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2 St-11</w:t>
      </w:r>
      <w:r w:rsidRPr="0013717D">
        <w:t>/201</w:t>
      </w:r>
      <w:r>
        <w:t>5</w:t>
      </w:r>
      <w:r w:rsidRPr="0013717D">
        <w:t>-</w:t>
      </w:r>
      <w:r>
        <w:t>712</w:t>
      </w:r>
    </w:p>
    <w:p w:rsidRDefault="000E1915" w:rsidP="000E1915" w:rsidR="000E1915" w:rsidRPr="00AA4F81">
      <w:r w:rsidRPr="00AA4F81">
        <w:t xml:space="preserve"> TRGOVAČKI SUD U </w:t>
      </w:r>
      <w:r>
        <w:t>PAZINU</w:t>
      </w:r>
    </w:p>
    <w:p w:rsidRDefault="000E1915" w:rsidP="000E1915" w:rsidR="000E1915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0E1915" w:rsidP="000E1915" w:rsidR="004E2210">
      <w:pPr>
        <w:jc w:val="center"/>
        <w:rPr>
          <w:b/>
        </w:rPr>
      </w:pPr>
      <w:r>
        <w:rPr>
          <w:b/>
        </w:rPr>
        <w:tab/>
      </w:r>
    </w:p>
    <w:p w:rsidRDefault="000E1915" w:rsidP="000E1915" w:rsidR="000E1915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E1915" w:rsidP="000E1915" w:rsidR="000E1915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0E1915" w:rsidP="000E1915" w:rsidR="000E1915" w:rsidRPr="00A06BE6">
      <w:pPr>
        <w:jc w:val="center"/>
      </w:pPr>
      <w:r w:rsidRPr="00A06BE6">
        <w:t xml:space="preserve">POZIV NA ROČIŠTE </w:t>
      </w:r>
    </w:p>
    <w:p w:rsidRDefault="000E1915" w:rsidP="000E1915" w:rsidR="000E1915" w:rsidRPr="00A06BE6">
      <w:pPr>
        <w:jc w:val="center"/>
      </w:pPr>
      <w:r w:rsidRPr="00A06BE6">
        <w:t>ZA DIOBU KUPOVNINE</w:t>
      </w:r>
    </w:p>
    <w:p w:rsidRDefault="000E1915" w:rsidP="000E1915" w:rsidR="000E1915">
      <w:pPr>
        <w:jc w:val="center"/>
      </w:pPr>
    </w:p>
    <w:p w:rsidRDefault="008B5CC7" w:rsidP="000E1915" w:rsidR="008B5CC7">
      <w:pPr>
        <w:ind w:firstLine="708"/>
        <w:jc w:val="center"/>
      </w:pPr>
    </w:p>
    <w:p w:rsidRDefault="008B5CC7" w:rsidP="008B5CC7" w:rsidR="000E1915" w:rsidRPr="0013717D">
      <w:pPr>
        <w:ind w:firstLine="708"/>
      </w:pPr>
      <w:r>
        <w:tab/>
      </w:r>
      <w:r>
        <w:tab/>
      </w:r>
      <w:r w:rsidR="000E1915" w:rsidRPr="0013717D">
        <w:t xml:space="preserve">Pozivate se na ročište </w:t>
      </w:r>
      <w:r w:rsidR="000E1915">
        <w:t xml:space="preserve">za diobu </w:t>
      </w:r>
      <w:proofErr w:type="spellStart"/>
      <w:r w:rsidR="000E1915">
        <w:t>kupovnine</w:t>
      </w:r>
      <w:proofErr w:type="spellEnd"/>
      <w:r w:rsidR="000E1915">
        <w:t xml:space="preserve"> za nekretninu</w:t>
      </w:r>
      <w:r w:rsidR="000E1915" w:rsidRPr="0013717D">
        <w:t xml:space="preserve"> </w:t>
      </w:r>
    </w:p>
    <w:p w:rsidRDefault="000E1915" w:rsidP="000E1915" w:rsidR="000E1915" w:rsidRPr="0013717D">
      <w:pPr>
        <w:ind w:firstLine="708"/>
        <w:jc w:val="center"/>
        <w:rPr>
          <w:bCs/>
        </w:rPr>
      </w:pPr>
      <w:r w:rsidRPr="00E146FD">
        <w:t>k.č.br. 5062, upisana u z.k.ul. 3530 k.o. Umag</w:t>
      </w:r>
      <w:r w:rsidRPr="0013717D">
        <w:t>,</w:t>
      </w:r>
    </w:p>
    <w:p w:rsidRDefault="000E1915" w:rsidP="000E1915" w:rsidR="000E1915" w:rsidRPr="0013717D">
      <w:pPr>
        <w:ind w:firstLine="708"/>
        <w:jc w:val="center"/>
      </w:pPr>
      <w:r w:rsidRPr="0013717D">
        <w:t xml:space="preserve">u stečajnom postupku nad </w:t>
      </w:r>
      <w:r>
        <w:t xml:space="preserve">stečajnim </w:t>
      </w:r>
      <w:r w:rsidRPr="0013717D">
        <w:t xml:space="preserve">dužnikom </w:t>
      </w:r>
    </w:p>
    <w:p w:rsidRDefault="000E1915" w:rsidP="000E1915" w:rsidR="000E1915" w:rsidRPr="0013717D">
      <w:pPr>
        <w:ind w:firstLine="708"/>
        <w:jc w:val="center"/>
        <w:rPr>
          <w:bCs/>
          <w:sz w:val="23"/>
          <w:szCs w:val="23"/>
        </w:rPr>
      </w:pPr>
      <w:r>
        <w:t>HISTRIA GROUP d.d.</w:t>
      </w:r>
      <w:r w:rsidRPr="00F27A51">
        <w:t xml:space="preserve"> u stečaju, Umag, </w:t>
      </w:r>
      <w:proofErr w:type="spellStart"/>
      <w:r w:rsidRPr="00F27A51">
        <w:t>Ungarija</w:t>
      </w:r>
      <w:proofErr w:type="spellEnd"/>
      <w:r w:rsidRPr="00F27A51">
        <w:t xml:space="preserve"> b.b., OIB: 34802459130</w:t>
      </w:r>
      <w:r w:rsidRPr="0013717D">
        <w:t>,</w:t>
      </w:r>
      <w:r w:rsidRPr="0013717D">
        <w:rPr>
          <w:bCs/>
          <w:sz w:val="23"/>
          <w:szCs w:val="23"/>
        </w:rPr>
        <w:t xml:space="preserve"> </w:t>
      </w:r>
    </w:p>
    <w:p w:rsidRDefault="000E1915" w:rsidP="000E1915" w:rsidR="000E1915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0E1915" w:rsidP="000E1915" w:rsidR="000E1915" w:rsidRPr="007511B7">
      <w:pPr>
        <w:jc w:val="both"/>
      </w:pPr>
    </w:p>
    <w:p w:rsidRDefault="000E1915" w:rsidP="000E1915" w:rsidR="000E1915" w:rsidRPr="00A06BE6">
      <w:pPr>
        <w:jc w:val="both"/>
      </w:pPr>
    </w:p>
    <w:p w:rsidRDefault="000E1915" w:rsidP="000E1915" w:rsidR="000E1915" w:rsidRPr="00FF41D0">
      <w:pPr>
        <w:jc w:val="center"/>
      </w:pPr>
      <w:r w:rsidRPr="00E72224">
        <w:t>da</w:t>
      </w:r>
      <w:r w:rsidRPr="00FF41D0">
        <w:t xml:space="preserve">na </w:t>
      </w:r>
      <w:r>
        <w:t>29. svibnja 2018. u 9</w:t>
      </w:r>
      <w:r w:rsidRPr="00FF41D0">
        <w:t>:</w:t>
      </w:r>
      <w:r>
        <w:t>30</w:t>
      </w:r>
      <w:r w:rsidRPr="00FF41D0">
        <w:t xml:space="preserve"> sati. </w:t>
      </w:r>
    </w:p>
    <w:p w:rsidRDefault="000E1915" w:rsidP="000E1915" w:rsidR="000E1915">
      <w:pPr>
        <w:jc w:val="both"/>
      </w:pPr>
    </w:p>
    <w:p w:rsidRDefault="000E1915" w:rsidP="000E1915" w:rsidR="000E1915" w:rsidRPr="00A06BE6">
      <w:pPr>
        <w:jc w:val="both"/>
      </w:pPr>
    </w:p>
    <w:p w:rsidRDefault="000E1915" w:rsidP="000E1915" w:rsidR="000E1915" w:rsidRPr="008110D5">
      <w:pPr>
        <w:ind w:firstLine="708"/>
        <w:jc w:val="both"/>
      </w:pPr>
      <w:r w:rsidRPr="008110D5">
        <w:t>Stranka  odnosno sudionik može imenovati punomoćnika.</w:t>
      </w:r>
    </w:p>
    <w:p w:rsidRDefault="000E1915" w:rsidP="000E1915" w:rsidR="000E1915" w:rsidRPr="008110D5">
      <w:pPr>
        <w:jc w:val="both"/>
      </w:pPr>
      <w:r w:rsidRPr="008110D5">
        <w:t>UPOZORENJE:</w:t>
      </w:r>
    </w:p>
    <w:p w:rsidRDefault="000E1915" w:rsidP="000E1915" w:rsidR="000E1915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0E1915" w:rsidP="000E1915" w:rsidR="000E1915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0E1915" w:rsidP="000E1915" w:rsidR="000E1915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0E1915" w:rsidP="000E1915" w:rsidR="000E1915"/>
    <w:p w:rsidRDefault="000E1915" w:rsidP="000E1915" w:rsidR="000E1915" w:rsidRPr="008110D5"/>
    <w:p w:rsidRDefault="000E1915" w:rsidP="000E1915" w:rsidR="000E1915" w:rsidRPr="008110D5">
      <w:pPr>
        <w:jc w:val="center"/>
      </w:pPr>
      <w:r w:rsidRPr="008110D5">
        <w:t xml:space="preserve">U Pazinu </w:t>
      </w:r>
      <w:r>
        <w:t>20. travnja 2018</w:t>
      </w:r>
      <w:r w:rsidRPr="008110D5">
        <w:t>.</w:t>
      </w:r>
    </w:p>
    <w:p w:rsidRDefault="000E1915" w:rsidP="000E1915" w:rsidR="000E1915">
      <w:pPr>
        <w:ind w:left="7080"/>
        <w:jc w:val="both"/>
      </w:pPr>
    </w:p>
    <w:p w:rsidRDefault="000E1915" w:rsidP="000E1915" w:rsidR="000E1915">
      <w:pPr>
        <w:ind w:left="7080"/>
        <w:jc w:val="both"/>
      </w:pPr>
    </w:p>
    <w:p w:rsidRDefault="000E1915" w:rsidP="000E1915" w:rsidR="000E1915" w:rsidRPr="00A06BE6">
      <w:pPr>
        <w:ind w:left="6480"/>
        <w:jc w:val="both"/>
      </w:pPr>
      <w:r>
        <w:t xml:space="preserve">   Stečajna sutkinja</w:t>
      </w:r>
    </w:p>
    <w:p w:rsidRDefault="000E1915" w:rsidP="000E1915" w:rsidR="000E1915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0E1915" w:rsidP="000E1915" w:rsidR="000E1915">
      <w:pPr>
        <w:jc w:val="both"/>
      </w:pPr>
      <w:r w:rsidRPr="00A06BE6">
        <w:tab/>
      </w:r>
    </w:p>
    <w:p w:rsidRDefault="000E1915" w:rsidP="000E1915" w:rsidR="000E1915">
      <w:pPr>
        <w:jc w:val="both"/>
      </w:pPr>
    </w:p>
    <w:p w:rsidRDefault="000E1915" w:rsidP="000E1915" w:rsidR="000E1915" w:rsidRPr="005A1E57">
      <w:pPr>
        <w:jc w:val="both"/>
      </w:pPr>
      <w:r w:rsidRPr="005A1E57">
        <w:t>DNA:</w:t>
      </w:r>
    </w:p>
    <w:p w:rsidRDefault="000E1915" w:rsidP="000E1915" w:rsidR="000E1915">
      <w:r w:rsidRPr="003A591C">
        <w:t xml:space="preserve">- stečajni upravitelj Dražen </w:t>
      </w:r>
      <w:proofErr w:type="spellStart"/>
      <w:r w:rsidRPr="003A591C">
        <w:t>Ezgeta</w:t>
      </w:r>
      <w:proofErr w:type="spellEnd"/>
      <w:r w:rsidRPr="003A591C">
        <w:t>, Poreč, Mateo Benussi 8</w:t>
      </w:r>
    </w:p>
    <w:p w:rsidRDefault="00A27B60" w:rsidP="00A27B60" w:rsidR="00A27B60">
      <w:r w:rsidRPr="00E146FD">
        <w:t>- Lovačko društvo „Lovac“, Buje, Sunčana 17</w:t>
      </w:r>
    </w:p>
    <w:p w:rsidRDefault="00A27B60" w:rsidP="000E1915" w:rsidR="00A27B60">
      <w:r w:rsidRPr="00E146FD">
        <w:t xml:space="preserve">- Sirio d.o.o, Umag, Ulica 1. svibnja 4 (prije </w:t>
      </w:r>
      <w:proofErr w:type="spellStart"/>
      <w:r w:rsidRPr="00E146FD">
        <w:t>Trgopromet</w:t>
      </w:r>
      <w:proofErr w:type="spellEnd"/>
      <w:r w:rsidRPr="00E146FD">
        <w:t xml:space="preserve">  </w:t>
      </w:r>
      <w:proofErr w:type="spellStart"/>
      <w:r w:rsidRPr="00E146FD">
        <w:t>d.d</w:t>
      </w:r>
      <w:proofErr w:type="spellEnd"/>
      <w:r w:rsidRPr="00E146FD">
        <w:t>, Umag, Ulica 1. svibnja 4)</w:t>
      </w:r>
    </w:p>
    <w:p w:rsidRDefault="004E2210" w:rsidP="004E2210" w:rsidR="004E2210">
      <w:r w:rsidRPr="00E146FD">
        <w:t>- Croatia Osiguranje d.d</w:t>
      </w:r>
      <w:r>
        <w:t>.</w:t>
      </w:r>
      <w:r w:rsidRPr="00E146FD">
        <w:t>, Filijala Pula, Pula, Marka Marulića 1</w:t>
      </w:r>
    </w:p>
    <w:p w:rsidRDefault="004E2210" w:rsidP="004E2210" w:rsidR="004E2210">
      <w:r w:rsidRPr="00E146FD">
        <w:t>- Istarska Kreditna Banka Umag d.d.</w:t>
      </w:r>
      <w:r>
        <w:t>,</w:t>
      </w:r>
      <w:r w:rsidRPr="00E146FD">
        <w:t xml:space="preserve"> Umag</w:t>
      </w:r>
      <w:r>
        <w:t>, Ernesta Miloša 1</w:t>
      </w:r>
    </w:p>
    <w:p w:rsidRDefault="004E2210" w:rsidP="004E2210" w:rsidR="004E2210" w:rsidRPr="00E146FD">
      <w:r w:rsidRPr="00E146FD">
        <w:t>- Zagrebačka banka d.d</w:t>
      </w:r>
      <w:r>
        <w:t>.</w:t>
      </w:r>
      <w:r w:rsidRPr="00E146FD">
        <w:t>, Zagreb, Trg bana J. Jelačića 10</w:t>
      </w:r>
    </w:p>
    <w:p w:rsidRDefault="000E1915" w:rsidP="000E1915" w:rsidR="000E1915" w:rsidRPr="00E146FD">
      <w:r w:rsidRPr="00E146FD">
        <w:t>- Republika Hrvatska po ŽDO Pula</w:t>
      </w:r>
      <w:r>
        <w:t>, Pula, Rovinjska ul. 2</w:t>
      </w:r>
    </w:p>
    <w:p w:rsidRDefault="000E1915" w:rsidP="004E2210" w:rsidR="00500701">
      <w:pPr>
        <w:jc w:val="both"/>
      </w:pPr>
      <w:r>
        <w:t xml:space="preserve">- e-oglasna ploča </w:t>
      </w:r>
      <w:r w:rsidR="004E2210">
        <w:t>8</w:t>
      </w:r>
      <w:r>
        <w:t xml:space="preserve"> dana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915"/>
    <w:rsid w:val="000E1915"/>
    <w:rsid w:val="004E2210"/>
    <w:rsid w:val="00554328"/>
    <w:rsid w:val="008B5CC7"/>
    <w:rsid w:val="00985388"/>
    <w:rsid w:val="00A27B60"/>
    <w:rsid w:val="00E0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9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19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191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9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19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191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1213</properties:Characters>
  <properties:Lines>47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2018-04-20T10:39:00Z</dcterms:created>
  <dc:creator>Jasmina Matika</dc:creator>
  <cp:lastModifiedBy>Jasmina Matika</cp:lastModifiedBy>
  <cp:lastPrinted>2018-04-20T11:05:00Z</cp:lastPrinted>
  <dcterms:modified xmlns:xsi="http://www.w3.org/2001/XMLSchema-instance" xsi:type="dcterms:W3CDTF">2018-04-20T11:10:00Z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(St-11-15 - POZIV ZA ROČIŠTE ZA DIOBU KUPOVNINE - 29.5.18. - k.č. 5062.docx)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