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e7f1" w14:paraId="4bbe7f1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BF5C9D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BF5C9D" w:rsidRPr="00BF5C9D">
        <w:rPr>
          <w:b/>
          <w:sz w:val="24"/>
        </w:rPr>
        <w:t>STRGAR-PLUS j.d.o.o.</w:t>
      </w:r>
      <w:r w:rsidR="00842007">
        <w:rPr>
          <w:b/>
          <w:sz w:val="24"/>
        </w:rPr>
        <w:t xml:space="preserve">, </w:t>
      </w:r>
      <w:r w:rsidR="00BF5C9D" w:rsidRPr="00BF5C9D">
        <w:rPr>
          <w:b/>
          <w:sz w:val="24"/>
        </w:rPr>
        <w:t>Ilača</w:t>
      </w:r>
      <w:r w:rsidR="0027788F" w:rsidRPr="0027788F">
        <w:rPr>
          <w:b/>
          <w:sz w:val="24"/>
        </w:rPr>
        <w:t xml:space="preserve">, </w:t>
      </w:r>
      <w:r w:rsidR="00BF5C9D" w:rsidRPr="00BF5C9D">
        <w:rPr>
          <w:b/>
          <w:sz w:val="24"/>
        </w:rPr>
        <w:t>Stjepana Radića 13</w:t>
      </w:r>
      <w:r w:rsidRPr="009C396C">
        <w:rPr>
          <w:b/>
          <w:sz w:val="24"/>
        </w:rPr>
        <w:t xml:space="preserve">, OIB: </w:t>
      </w:r>
      <w:r w:rsidR="00BF5C9D" w:rsidRPr="00BF5C9D">
        <w:rPr>
          <w:b/>
          <w:sz w:val="24"/>
        </w:rPr>
        <w:t>49244162324</w:t>
      </w:r>
      <w:r w:rsidRPr="009C396C">
        <w:rPr>
          <w:b/>
          <w:sz w:val="24"/>
        </w:rPr>
        <w:t xml:space="preserve">, MBS: </w:t>
      </w:r>
      <w:r w:rsidR="00BF5C9D" w:rsidRPr="00BF5C9D">
        <w:rPr>
          <w:b/>
          <w:sz w:val="24"/>
        </w:rPr>
        <w:t>030125854</w:t>
      </w:r>
      <w:r w:rsidRPr="009C396C">
        <w:rPr>
          <w:sz w:val="24"/>
        </w:rPr>
        <w:t xml:space="preserve">, dana </w:t>
      </w:r>
      <w:r w:rsidR="00BF5C9D">
        <w:rPr>
          <w:sz w:val="24"/>
        </w:rPr>
        <w:t>17</w:t>
      </w:r>
      <w:r w:rsidR="005F638F">
        <w:rPr>
          <w:sz w:val="24"/>
        </w:rPr>
        <w:t xml:space="preserve">. </w:t>
      </w:r>
      <w:r w:rsidR="00B926B2">
        <w:rPr>
          <w:sz w:val="24"/>
        </w:rPr>
        <w:t>listopada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BF5C9D" w:rsidRPr="00BF5C9D">
        <w:t>Alen Strgar, OIB: 67473270643</w:t>
      </w:r>
      <w:r w:rsidR="00926738" w:rsidRPr="009C396C">
        <w:t xml:space="preserve">, </w:t>
      </w:r>
      <w:r w:rsidR="00BF5C9D" w:rsidRPr="00BF5C9D">
        <w:t>Sveta Nedelja, Vrazova 20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BF5C9D">
        <w:rPr>
          <w:b/>
        </w:rPr>
        <w:t>STRGAR-PLUS j.d.o.o., Ilača, Stjepana Radića 13, OIB: 49244162324, MBS: 030125854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BF5C9D">
        <w:t>Alen Strgar, Sveta Nedelja, Vrazova 20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BF5C9D">
        <w:t>Alen Strgar, Sveta Nedelja, Vrazova 20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BF5C9D">
        <w:t>Alen Strgar, Sveta Nedelja, Vrazova 20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BF5C9D">
        <w:rPr>
          <w:sz w:val="24"/>
        </w:rPr>
        <w:t>17</w:t>
      </w:r>
      <w:r w:rsidR="005F638F">
        <w:rPr>
          <w:sz w:val="24"/>
        </w:rPr>
        <w:t xml:space="preserve">. </w:t>
      </w:r>
      <w:r w:rsidR="007B559F">
        <w:rPr>
          <w:sz w:val="24"/>
        </w:rPr>
        <w:t>listopada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F61D08">
        <w:t>Alen Strgar, Sveta Nedelja, Vrazova 20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F61D08">
        <w:t>17</w:t>
      </w:r>
      <w:r w:rsidR="00371996">
        <w:t>.11</w:t>
      </w:r>
      <w:r w:rsidR="00C4596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09F" w:rsidR="002F009F">
      <w:r>
        <w:separator/>
      </w:r>
    </w:p>
  </w:endnote>
  <w:endnote w:id="0" w:type="continuationSeparator">
    <w:p w:rsidRDefault="002F009F" w:rsidR="002F0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09F" w:rsidR="002F009F">
      <w:r>
        <w:separator/>
      </w:r>
    </w:p>
  </w:footnote>
  <w:footnote w:id="0" w:type="continuationSeparator">
    <w:p w:rsidRDefault="002F009F" w:rsidR="002F00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2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75885" w:rsidR="0047588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475885">
      <w:t>6 St-1738/16-3</w:t>
    </w:r>
  </w:p>
  <w:p w:rsidRDefault="000D4AC4" w:rsidP="000D4AC4" w:rsidR="000D4AC4">
    <w:pPr>
      <w:jc w:val="right"/>
    </w:pP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475885">
      <w:t>1738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AC4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009F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1996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8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061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59F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217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6B2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0B92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5C9D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4C52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430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1D08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5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B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E0B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0B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B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B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588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B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E0B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0B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B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B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St-1738/2016</izvorni_sadrzaj>
    <derivirana_varijabla naziv="DomainObject.Predmet.OznakaBroj_1">St-1738/2016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STRGAR-PLUS jednostavno društvo s ograničenom odgovornošću za trgovinu i usluge</izvorni_sadrzaj>
    <derivirana_varijabla naziv="DomainObject.Predmet.ProtustrankaFormated_1">  STRGAR-PLUS jednostavno društvo s ograničenom odgovornošću za trgovinu i usluge</derivirana_varijabla>
  </DomainObject.Predmet.ProtustrankaFormated>
  <DomainObject.Predmet.ProtustrankaFormatedOIB>
    <izvorni_sadrzaj>  STRGAR-PLUS jednostavno društvo s ograničenom odgovornošću za trgovinu i usluge, OIB 49244162324</izvorni_sadrzaj>
    <derivirana_varijabla naziv="DomainObject.Predmet.ProtustrankaFormatedOIB_1">  STRGAR-PLUS jednostavno društvo s ograničenom odgovornošću za trgovinu i usluge, OIB 49244162324</derivirana_varijabla>
  </DomainObject.Predmet.ProtustrankaFormatedOIB>
  <DomainObject.Predmet.ProtustrankaFormatedWithAdress>
    <izvorni_sadrzaj> STRGAR-PLUS jednostavno društvo s ograničenom odgovornošću za trgovinu i usluge, Stjepana Radića 13, 32248 Ilača</izvorni_sadrzaj>
    <derivirana_varijabla naziv="DomainObject.Predmet.ProtustrankaFormatedWithAdress_1"> STRGAR-PLUS jednostavno društvo s ograničenom odgovornošću za trgovinu i usluge, Stjepana Radića 13, 32248 Ilača</derivirana_varijabla>
  </DomainObject.Predmet.ProtustrankaFormatedWithAdress>
  <DomainObject.Predmet.ProtustrankaFormatedWithAdressOIB>
    <izvorni_sadrzaj> STRGAR-PLUS jednostavno društvo s ograničenom odgovornošću za trgovinu i usluge, OIB 49244162324, Stjepana Radića 13, 32248 Ilača</izvorni_sadrzaj>
    <derivirana_varijabla naziv="DomainObject.Predmet.ProtustrankaFormatedWithAdressOIB_1"> STRGAR-PLUS jednostavno društvo s ograničenom odgovornošću za trgovinu i usluge, OIB 49244162324, Stjepana Radića 13, 32248 Ilača</derivirana_varijabla>
  </DomainObject.Predmet.ProtustrankaFormatedWithAdressOIB>
  <DomainObject.Predmet.ProtustrankaWithAdress>
    <izvorni_sadrzaj>STRGAR-PLUS jednostavno društvo s ograničenom odgovornošću za trgovinu i usluge Stjepana Radića 13, 32248 Ilača</izvorni_sadrzaj>
    <derivirana_varijabla naziv="DomainObject.Predmet.ProtustrankaWithAdress_1">STRGAR-PLUS jednostavno društvo s ograničenom odgovornošću za trgovinu i usluge Stjepana Radića 13, 32248 Ilača</derivirana_varijabla>
  </DomainObject.Predmet.ProtustrankaWithAdress>
  <DomainObject.Predmet.ProtustrankaWithAdressOIB>
    <izvorni_sadrzaj>STRGAR-PLUS jednostavno društvo s ograničenom odgovornošću za trgovinu i usluge, OIB 49244162324, Stjepana Radića 13, 32248 Ilača</izvorni_sadrzaj>
    <derivirana_varijabla naziv="DomainObject.Predmet.ProtustrankaWithAdressOIB_1">STRGAR-PLUS jednostavno društvo s ograničenom odgovornošću za trgovinu i usluge, OIB 49244162324, Stjepana Radića 13, 32248 Ilača</derivirana_varijabla>
  </DomainObject.Predmet.ProtustrankaWithAdressOIB>
  <DomainObject.Predmet.ProtustrankaNazivFormated>
    <izvorni_sadrzaj>STRGAR-PLUS jednostavno društvo s ograničenom odgovornošću za trgovinu i usluge</izvorni_sadrzaj>
    <derivirana_varijabla naziv="DomainObject.Predmet.ProtustrankaNazivFormated_1">STRGAR-PLUS jednostavno društvo s ograničenom odgovornošću za trgovinu i usluge</derivirana_varijabla>
  </DomainObject.Predmet.ProtustrankaNazivFormated>
  <DomainObject.Predmet.ProtustrankaNazivFormatedOIB>
    <izvorni_sadrzaj>STRGAR-PLUS jednostavno društvo s ograničenom odgovornošću za trgovinu i usluge, OIB 49244162324</izvorni_sadrzaj>
    <derivirana_varijabla naziv="DomainObject.Predmet.ProtustrankaNazivFormatedOIB_1">STRGAR-PLUS jednostavno društvo s ograničenom odgovornošću za trgovinu i usluge, OIB 49244162324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STRGAR-PLUS jednostavno društvo s ograničenom odgovornošću za trgovinu i usluge</item>
    </izvorni_sadrzaj>
    <derivirana_varijabla naziv="DomainObject.Predmet.ProtuStrankaListFormated_1">
      <item>STRGAR-PLUS jednostavno društvo s ograničenom odgovornošću za trgovinu i usluge</item>
    </derivirana_varijabla>
  </DomainObject.Predmet.ProtuStrankaListFormated>
  <DomainObject.Predmet.ProtuStrankaListFormatedOIB>
    <izvorni_sadrzaj>
      <item>STRGAR-PLUS jednostavno društvo s ograničenom odgovornošću za trgovinu i usluge, OIB 49244162324</item>
    </izvorni_sadrzaj>
    <derivirana_varijabla naziv="DomainObject.Predmet.ProtuStrankaListFormatedOIB_1">
      <item>STRGAR-PLUS jednostavno društvo s ograničenom odgovornošću za trgovinu i usluge, OIB 49244162324</item>
    </derivirana_varijabla>
  </DomainObject.Predmet.ProtuStrankaListFormatedOIB>
  <DomainObject.Predmet.ProtuStrankaListFormatedWithAdress>
    <izvorni_sadrzaj>
      <item>STRGAR-PLUS jednostavno društvo s ograničenom odgovornošću za trgovinu i usluge, Stjepana Radića 13, 32248 Ilača</item>
    </izvorni_sadrzaj>
    <derivirana_varijabla naziv="DomainObject.Predmet.ProtuStrankaListFormatedWithAdress_1">
      <item>STRGAR-PLUS jednostavno društvo s ograničenom odgovornošću za trgovinu i usluge, Stjepana Radića 13, 32248 Ilača</item>
    </derivirana_varijabla>
  </DomainObject.Predmet.ProtuStrankaListFormatedWithAdress>
  <DomainObject.Predmet.ProtuStrankaListFormatedWithAdressOIB>
    <izvorni_sadrzaj>
      <item>STRGAR-PLUS jednostavno društvo s ograničenom odgovornošću za trgovinu i usluge, OIB 49244162324, Stjepana Radića 13, 32248 Ilača</item>
    </izvorni_sadrzaj>
    <derivirana_varijabla naziv="DomainObject.Predmet.ProtuStrankaListFormatedWithAdressOIB_1">
      <item>STRGAR-PLUS jednostavno društvo s ograničenom odgovornošću za trgovinu i usluge, OIB 49244162324, Stjepana Radića 13, 32248 Ilača</item>
    </derivirana_varijabla>
  </DomainObject.Predmet.ProtuStrankaListFormatedWithAdressOIB>
  <DomainObject.Predmet.ProtuStrankaListNazivFormated>
    <izvorni_sadrzaj>
      <item>STRGAR-PLUS jednostavno društvo s ograničenom odgovornošću za trgovinu i usluge</item>
    </izvorni_sadrzaj>
    <derivirana_varijabla naziv="DomainObject.Predmet.ProtuStrankaListNazivFormated_1">
      <item>STRGAR-PLUS jednostavno društvo s ograničenom odgovornošću za trgovinu i usluge</item>
    </derivirana_varijabla>
  </DomainObject.Predmet.ProtuStrankaListNazivFormated>
  <DomainObject.Predmet.ProtuStrankaListNazivFormatedOIB>
    <izvorni_sadrzaj>
      <item>STRGAR-PLUS jednostavno društvo s ograničenom odgovornošću za trgovinu i usluge, OIB 49244162324</item>
    </izvorni_sadrzaj>
    <derivirana_varijabla naziv="DomainObject.Predmet.ProtuStrankaListNazivFormatedOIB_1">
      <item>STRGAR-PLUS jednostavno društvo s ograničenom odgovornošću za trgovinu i usluge, OIB 49244162324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STRGAR-PLUS jednostavno društvo s ograničenom odgovornošću za trgovinu i usluge</izvorni_sadrzaj>
    <derivirana_varijabla naziv="DomainObject.Predmet.ProtustrankaIDrugi_1">STRGAR-PLUS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STRGAR-PLUS jednostavno društvo s ograničenom odgovornošću za trgovinu i usluge, OIB 49244162324, Stjepana Radića 13, 32248 Ilača</izvorni_sadrzaj>
    <derivirana_varijabla naziv="DomainObject.Predmet.ProtustrankaIDrugiAdressOIB_1">STRGAR-PLUS jednostavno društvo s ograničenom odgovornošću za trgovinu i usluge, OIB 49244162324, Stjepana Radića 13, 32248 Ilača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STRGAR-PLUS jednostavno društvo s ograničenom odgovornošću za trgovinu i usluge</item>
    </izvorni_sadrzaj>
    <derivirana_varijabla naziv="DomainObject.Predmet.SudioniciListNaziv_1">
      <item>FINA RC OSIJEK</item>
      <item>STRGAR-PLUS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STRGAR-PLUS jednostavno društvo s ograničenom odgovornošću za trgovinu i usluge, OIB 49244162324, Stjepana Radića 13,32248 Ilača</item>
    </izvorni_sadrzaj>
    <derivirana_varijabla naziv="DomainObject.Predmet.SudioniciListAdressOIB_1">
      <item>FINA RC OSIJEK, OIB 85821130368</item>
      <item>STRGAR-PLUS jednostavno društvo s ograničenom odgovornošću za trgovinu i usluge, OIB 49244162324, Stjepana Radića 13,32248 Ilača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49244162324</item>
    </izvorni_sadrzaj>
    <derivirana_varijabla naziv="DomainObject.Predmet.SudioniciListNazivOIB_1">
      <item>, OIB 85821130368</item>
      <item>, OIB 49244162324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3CB95-BAD9-477D-B5EC-1661CEFC0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2153</properties:Characters>
  <properties:Lines>101</properties:Lines>
  <properties:Paragraphs>23</properties:Paragraphs>
  <properties:TotalTime>231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2016-10-17T10:28:00Z</dcterms:modified>
  <cp:revision>190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