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7a62" w14:paraId="d097a62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293890" w:rsidP="00293890" w:rsidR="00293890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293890" w:rsidP="00293890" w:rsidR="00293890" w:rsidRPr="006E7B5F">
      <w:pPr>
        <w:jc w:val="both"/>
        <w:rPr>
          <w:color w:val="FF0000"/>
        </w:rPr>
      </w:pPr>
      <w:r w:rsidRPr="00ED336B">
        <w:rPr>
          <w:color w:val="FF0000"/>
        </w:rPr>
        <w:t xml:space="preserve">ŽUTI JEŽ j.d.o.o. </w:t>
      </w:r>
      <w:r>
        <w:rPr>
          <w:color w:val="FF0000"/>
        </w:rPr>
        <w:t xml:space="preserve">, </w:t>
      </w:r>
      <w:r w:rsidRPr="00ED336B">
        <w:rPr>
          <w:color w:val="FF0000"/>
        </w:rPr>
        <w:t>Zagreb (Grad Zagreb)</w:t>
      </w:r>
      <w:r>
        <w:rPr>
          <w:color w:val="FF0000"/>
        </w:rPr>
        <w:t>,</w:t>
      </w:r>
      <w:r w:rsidRPr="00ED336B">
        <w:rPr>
          <w:color w:val="FF0000"/>
        </w:rPr>
        <w:t xml:space="preserve"> Horvatovac 61 </w:t>
      </w:r>
      <w:r>
        <w:rPr>
          <w:color w:val="FF0000"/>
        </w:rPr>
        <w:t xml:space="preserve">, OIB: </w:t>
      </w:r>
      <w:r w:rsidRPr="00ED336B">
        <w:rPr>
          <w:color w:val="FF0000"/>
        </w:rPr>
        <w:t>80236297631</w:t>
      </w:r>
      <w:r>
        <w:rPr>
          <w:color w:val="FF0000"/>
        </w:rPr>
        <w:t>,</w:t>
      </w:r>
      <w:r w:rsidRPr="006E7B5F">
        <w:rPr>
          <w:color w:val="FF0000"/>
        </w:rPr>
        <w:t xml:space="preserve"> dana 2</w:t>
      </w:r>
      <w:r>
        <w:rPr>
          <w:color w:val="FF0000"/>
        </w:rPr>
        <w:t>5</w:t>
      </w:r>
      <w:r w:rsidRPr="006E7B5F">
        <w:rPr>
          <w:color w:val="FF0000"/>
        </w:rPr>
        <w:t xml:space="preserve">. </w:t>
      </w:r>
      <w:r>
        <w:rPr>
          <w:color w:val="FF0000"/>
        </w:rPr>
        <w:t>rujna</w:t>
      </w:r>
      <w:r w:rsidRPr="006E7B5F">
        <w:rPr>
          <w:color w:val="FF0000"/>
        </w:rPr>
        <w:t xml:space="preserve"> 2017. godine</w:t>
      </w: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293890" w:rsidRPr="00ED336B">
        <w:rPr>
          <w:color w:val="FF0000"/>
        </w:rPr>
        <w:t xml:space="preserve">ŽUTI JEŽ j.d.o.o. </w:t>
      </w:r>
      <w:r w:rsidR="00293890">
        <w:rPr>
          <w:color w:val="FF0000"/>
        </w:rPr>
        <w:t xml:space="preserve">, </w:t>
      </w:r>
      <w:r w:rsidR="00293890" w:rsidRPr="00ED336B">
        <w:rPr>
          <w:color w:val="FF0000"/>
        </w:rPr>
        <w:t>Zagreb (Grad Zagreb)</w:t>
      </w:r>
      <w:r w:rsidR="00293890">
        <w:rPr>
          <w:color w:val="FF0000"/>
        </w:rPr>
        <w:t>,</w:t>
      </w:r>
      <w:r w:rsidR="00293890" w:rsidRPr="00ED336B">
        <w:rPr>
          <w:color w:val="FF0000"/>
        </w:rPr>
        <w:t xml:space="preserve"> Horvatovac 61 </w:t>
      </w:r>
      <w:r w:rsidR="00293890">
        <w:rPr>
          <w:color w:val="FF0000"/>
        </w:rPr>
        <w:t xml:space="preserve">, OIB: </w:t>
      </w:r>
      <w:r w:rsidR="00293890" w:rsidRPr="00ED336B">
        <w:rPr>
          <w:color w:val="FF0000"/>
        </w:rPr>
        <w:t>80236297631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293890">
        <w:t>714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293890" w:rsidP="00293890" w:rsidR="0029389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293890" w:rsidP="00293890" w:rsidR="00293890">
      <w:pPr>
        <w:ind w:firstLine="555"/>
        <w:jc w:val="both"/>
      </w:pPr>
    </w:p>
    <w:p w:rsidRDefault="00293890" w:rsidP="00293890" w:rsidR="0029389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93890" w:rsidP="00293890" w:rsidR="00293890" w:rsidRPr="00E974B3">
      <w:pPr>
        <w:ind w:firstLine="709"/>
        <w:jc w:val="both"/>
      </w:pPr>
    </w:p>
    <w:p w:rsidRDefault="00293890" w:rsidP="00293890" w:rsidR="0029389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13</w:t>
      </w:r>
      <w:r w:rsidRPr="003A2C37">
        <w:rPr>
          <w:color w:val="FF0000"/>
        </w:rPr>
        <w:t xml:space="preserve">.4.2016.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 w:rsidRPr="00983BE9">
        <w:rPr>
          <w:color w:val="FF0000"/>
        </w:rPr>
        <w:t xml:space="preserve">8.960,07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93890" w:rsidP="00293890" w:rsidR="00293890" w:rsidRPr="00E974B3">
      <w:pPr>
        <w:jc w:val="both"/>
      </w:pPr>
    </w:p>
    <w:p w:rsidRDefault="00293890" w:rsidP="00293890" w:rsidR="00293890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93890" w:rsidP="00A57E11" w:rsidR="00293890">
      <w:pPr>
        <w:ind w:firstLine="708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293890">
        <w:t>0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384EF6">
        <w:t xml:space="preserve">nije </w:t>
      </w:r>
      <w:r w:rsidR="00402D7F">
        <w:t xml:space="preserve">pristupio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293890">
        <w:t>31</w:t>
      </w:r>
      <w:r w:rsidR="00E87F30">
        <w:t>.</w:t>
      </w:r>
      <w:r w:rsidR="00293890">
        <w:t>7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745DB3">
        <w:rPr>
          <w:lang w:val="pl-PL"/>
        </w:rPr>
        <w:t>7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</w:t>
    </w:r>
    <w:r w:rsidR="00293890">
      <w:t>714</w:t>
    </w:r>
    <w:r w:rsidR="00783373">
      <w:t>/</w:t>
    </w:r>
    <w:r w:rsidR="00453927">
      <w:t>2016</w:t>
    </w:r>
    <w:r w:rsidR="002A0807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75FB2"/>
    <w:rsid w:val="00193B40"/>
    <w:rsid w:val="001F6AE0"/>
    <w:rsid w:val="00234D26"/>
    <w:rsid w:val="002777DB"/>
    <w:rsid w:val="00293890"/>
    <w:rsid w:val="002A0807"/>
    <w:rsid w:val="002D661A"/>
    <w:rsid w:val="0033394A"/>
    <w:rsid w:val="003411E4"/>
    <w:rsid w:val="00375B8B"/>
    <w:rsid w:val="00384EF6"/>
    <w:rsid w:val="003A0BB1"/>
    <w:rsid w:val="003F5890"/>
    <w:rsid w:val="00402D7F"/>
    <w:rsid w:val="00453927"/>
    <w:rsid w:val="00495665"/>
    <w:rsid w:val="005D44E8"/>
    <w:rsid w:val="005E7FCF"/>
    <w:rsid w:val="005F4A3E"/>
    <w:rsid w:val="006524D3"/>
    <w:rsid w:val="006C4B59"/>
    <w:rsid w:val="00745DB3"/>
    <w:rsid w:val="00783373"/>
    <w:rsid w:val="007841DE"/>
    <w:rsid w:val="00795B3B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41C33"/>
    <w:rsid w:val="00E50374"/>
    <w:rsid w:val="00E87F30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FB2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FB2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FB2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FB2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FB2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FB2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FB2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FB2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3714</izvorni_sadrzaj>
    <derivirana_varijabla naziv="DomainObject.Predmet.Broj_1">3714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St-3714/2016</izvorni_sadrzaj>
    <derivirana_varijabla naziv="DomainObject.Predmet.OznakaBroj_1">St-3714/2016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ŽUTI JEŽ j.d.o.o. za usluge</izvorni_sadrzaj>
    <derivirana_varijabla naziv="DomainObject.Predmet.ProtustrankaFormated_1">  ŽUTI JEŽ j.d.o.o. za usluge</derivirana_varijabla>
  </DomainObject.Predmet.ProtustrankaFormated>
  <DomainObject.Predmet.ProtustrankaFormatedOIB>
    <izvorni_sadrzaj>  ŽUTI JEŽ j.d.o.o. za usluge, OIB 80236297631</izvorni_sadrzaj>
    <derivirana_varijabla naziv="DomainObject.Predmet.ProtustrankaFormatedOIB_1">  ŽUTI JEŽ j.d.o.o. za usluge, OIB 80236297631</derivirana_varijabla>
  </DomainObject.Predmet.ProtustrankaFormatedOIB>
  <DomainObject.Predmet.ProtustrankaFormatedWithAdress>
    <izvorni_sadrzaj> ŽUTI JEŽ j.d.o.o. za usluge, Horvatovac 61, 10000 Zagreb</izvorni_sadrzaj>
    <derivirana_varijabla naziv="DomainObject.Predmet.ProtustrankaFormatedWithAdress_1"> ŽUTI JEŽ j.d.o.o. za usluge, Horvatovac 61, 10000 Zagreb</derivirana_varijabla>
  </DomainObject.Predmet.ProtustrankaFormatedWithAdress>
  <DomainObject.Predmet.ProtustrankaFormatedWithAdressOIB>
    <izvorni_sadrzaj> ŽUTI JEŽ j.d.o.o. za usluge, OIB 80236297631, Horvatovac 61, 10000 Zagreb</izvorni_sadrzaj>
    <derivirana_varijabla naziv="DomainObject.Predmet.ProtustrankaFormatedWithAdressOIB_1"> ŽUTI JEŽ j.d.o.o. za usluge, OIB 80236297631, Horvatovac 61, 10000 Zagreb</derivirana_varijabla>
  </DomainObject.Predmet.ProtustrankaFormatedWithAdressOIB>
  <DomainObject.Predmet.ProtustrankaWithAdress>
    <izvorni_sadrzaj>ŽUTI JEŽ j.d.o.o. za usluge Horvatovac 61, 10000 Zagreb</izvorni_sadrzaj>
    <derivirana_varijabla naziv="DomainObject.Predmet.ProtustrankaWithAdress_1">ŽUTI JEŽ j.d.o.o. za usluge Horvatovac 61, 10000 Zagreb</derivirana_varijabla>
  </DomainObject.Predmet.ProtustrankaWithAdress>
  <DomainObject.Predmet.ProtustrankaWithAdressOIB>
    <izvorni_sadrzaj>ŽUTI JEŽ j.d.o.o. za usluge, OIB 80236297631, Horvatovac 61, 10000 Zagreb</izvorni_sadrzaj>
    <derivirana_varijabla naziv="DomainObject.Predmet.ProtustrankaWithAdressOIB_1">ŽUTI JEŽ j.d.o.o. za usluge, OIB 80236297631, Horvatovac 61, 10000 Zagreb</derivirana_varijabla>
  </DomainObject.Predmet.ProtustrankaWithAdressOIB>
  <DomainObject.Predmet.ProtustrankaNazivFormated>
    <izvorni_sadrzaj>ŽUTI JEŽ j.d.o.o. za usluge</izvorni_sadrzaj>
    <derivirana_varijabla naziv="DomainObject.Predmet.ProtustrankaNazivFormated_1">ŽUTI JEŽ j.d.o.o. za usluge</derivirana_varijabla>
  </DomainObject.Predmet.ProtustrankaNazivFormated>
  <DomainObject.Predmet.ProtustrankaNazivFormatedOIB>
    <izvorni_sadrzaj>ŽUTI JEŽ j.d.o.o. za usluge, OIB 80236297631</izvorni_sadrzaj>
    <derivirana_varijabla naziv="DomainObject.Predmet.ProtustrankaNazivFormatedOIB_1">ŽUTI JEŽ j.d.o.o. za usluge, OIB 80236297631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Opačak</izvorni_sadrzaj>
    <derivirana_varijabla naziv="DomainObject.Predmet.StrankaFormated_1">  FINA Regionalni centar Zagreb; Marijan Opačak</derivirana_varijabla>
  </DomainObject.Predmet.StrankaFormated>
  <DomainObject.Predmet.StrankaFormatedOIB>
    <izvorni_sadrzaj>  FINA Regionalni centar Zagreb, OIB 85821130368; Marijan Opačak, OIB 67115745691</izvorni_sadrzaj>
    <derivirana_varijabla naziv="DomainObject.Predmet.StrankaFormatedOIB_1">  FINA Regionalni centar Zagreb, OIB 85821130368; Marijan Opačak, OIB 67115745691</derivirana_varijabla>
  </DomainObject.Predmet.StrankaFormatedOIB>
  <DomainObject.Predmet.StrankaFormatedWithAdress>
    <izvorni_sadrzaj> FINA Regionalni centar Zagreb, Trg svibanjskih žrtava 1995. br. 1, 10000 Zagreb; Marijan Opačak, Remetinečki Gaj 18d, 10000 Zagreb</izvorni_sadrzaj>
    <derivirana_varijabla naziv="DomainObject.Predmet.StrankaFormatedWithAdress_1"> FINA Regionalni centar Zagreb, Trg svibanjskih žrtava 1995. br. 1, 10000 Zagreb; Marijan Opačak, Remetinečki Gaj 18d, 10000 Zagreb</derivirana_varijabla>
  </DomainObject.Predmet.StrankaFormatedWithAdress>
  <DomainObject.Predmet.StrankaFormatedWithAdressOIB>
    <izvorni_sadrzaj> FINA Regionalni centar Zagreb, OIB 85821130368, Trg svibanjskih žrtava 1995. br. 1, 10000 Zagreb; Marijan Opačak, OIB 67115745691, Remetinečki Gaj 18d, 10000 Zagreb</izvorni_sadrzaj>
    <derivirana_varijabla naziv="DomainObject.Predmet.StrankaFormatedWithAdressOIB_1"> FINA Regionalni centar Zagreb, OIB 85821130368, Trg svibanjskih žrtava 1995. br. 1, 10000 Zagreb; Marijan Opačak, OIB 67115745691, Remetinečki Gaj 18d, 10000 Zagreb</derivirana_varijabla>
  </DomainObject.Predmet.StrankaFormatedWithAdressOIB>
  <DomainObject.Predmet.StrankaWithAdress>
    <izvorni_sadrzaj>FINA Regionalni centar Zagreb Trg svibanjskih žrtava 1995. br. 1,10000 Zagreb,Marijan Opačak Remetinečki Gaj 18d,10000 Zagreb</izvorni_sadrzaj>
    <derivirana_varijabla naziv="DomainObject.Predmet.StrankaWithAdress_1">FINA Regionalni centar Zagreb Trg svibanjskih žrtava 1995. br. 1,10000 Zagreb,Marijan Opačak Remetinečki Gaj 18d,10000 Zagreb</derivirana_varijabla>
  </DomainObject.Predmet.StrankaWithAdress>
  <DomainObject.Predmet.StrankaWithAdressOIB>
    <izvorni_sadrzaj>FINA Regionalni centar Zagreb, OIB 85821130368, Trg svibanjskih žrtava 1995. br. 1,10000 Zagreb,Marijan Opačak, OIB 67115745691, Remetinečki Gaj 18d,10000 Zagreb</izvorni_sadrzaj>
    <derivirana_varijabla naziv="DomainObject.Predmet.StrankaWithAdressOIB_1">FINA Regionalni centar Zagreb, OIB 85821130368, Trg svibanjskih žrtava 1995. br. 1,10000 Zagreb,Marijan Opačak, OIB 67115745691, Remetinečki Gaj 18d,10000 Zagreb</derivirana_varijabla>
  </DomainObject.Predmet.StrankaWithAdressOIB>
  <DomainObject.Predmet.StrankaNazivFormated>
    <izvorni_sadrzaj>FINA Regionalni centar Zagreb,Marijan Opačak</izvorni_sadrzaj>
    <derivirana_varijabla naziv="DomainObject.Predmet.StrankaNazivFormated_1">FINA Regionalni centar Zagreb,Marijan Opačak</derivirana_varijabla>
  </DomainObject.Predmet.StrankaNazivFormated>
  <DomainObject.Predmet.StrankaNazivFormatedOIB>
    <izvorni_sadrzaj>FINA Regionalni centar Zagreb, OIB 85821130368,Marijan Opačak, OIB 67115745691</izvorni_sadrzaj>
    <derivirana_varijabla naziv="DomainObject.Predmet.StrankaNazivFormatedOIB_1">FINA Regionalni centar Zagreb, OIB 85821130368,Marijan Opačak, OIB 67115745691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Marijan Opačak</item>
    </izvorni_sadrzaj>
    <derivirana_varijabla naziv="DomainObject.Predmet.StrankaListFormated_1">
      <item>FINA Regionalni centar Zagreb</item>
      <item>Marijan Opačak</item>
    </derivirana_varijabla>
  </DomainObject.Predmet.StrankaListFormated>
  <DomainObject.Predmet.StrankaListFormatedOIB>
    <izvorni_sadrzaj>
      <item>FINA Regionalni centar Zagreb, OIB 85821130368</item>
      <item>Marijan Opačak, OIB 67115745691</item>
    </izvorni_sadrzaj>
    <derivirana_varijabla naziv="DomainObject.Predmet.StrankaListFormatedOIB_1">
      <item>FINA Regionalni centar Zagreb, OIB 85821130368</item>
      <item>Marijan Opačak, OIB 67115745691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Opačak, Remetinečki Gaj 18d, 10000 Zagreb</item>
    </izvorni_sadrzaj>
    <derivirana_varijabla naziv="DomainObject.Predmet.StrankaListFormatedWithAdress_1">
      <item>FINA Regionalni centar Zagreb, Trg svibanjskih žrtava 1995. br. 1, 10000 Zagreb</item>
      <item>Marijan Opačak, Remetinečki Gaj 18d,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Opačak, OIB 67115745691, Remetinečki Gaj 18d, 10000 Zagreb</item>
    </izvorni_sadrzaj>
    <derivirana_varijabla naziv="DomainObject.Predmet.StrankaListFormatedWithAdressOIB_1">
      <item>FINA Regionalni centar Zagreb, OIB 85821130368, Trg svibanjskih žrtava 1995. br. 1, 10000 Zagreb</item>
      <item>Marijan Opačak, OIB 67115745691, Remetinečki Gaj 18d, 10000 Zagreb</item>
    </derivirana_varijabla>
  </DomainObject.Predmet.StrankaListFormatedWithAdressOIB>
  <DomainObject.Predmet.StrankaListNazivFormated>
    <izvorni_sadrzaj>
      <item>FINA Regionalni centar Zagreb</item>
      <item>Marijan Opačak</item>
    </izvorni_sadrzaj>
    <derivirana_varijabla naziv="DomainObject.Predmet.StrankaListNazivFormated_1">
      <item>FINA Regionalni centar Zagreb</item>
      <item>Marijan Opačak</item>
    </derivirana_varijabla>
  </DomainObject.Predmet.StrankaListNazivFormated>
  <DomainObject.Predmet.StrankaListNazivFormatedOIB>
    <izvorni_sadrzaj>
      <item>FINA Regionalni centar Zagreb, OIB 85821130368</item>
      <item>Marijan Opačak, OIB 67115745691</item>
    </izvorni_sadrzaj>
    <derivirana_varijabla naziv="DomainObject.Predmet.StrankaListNazivFormatedOIB_1">
      <item>FINA Regionalni centar Zagreb, OIB 85821130368</item>
      <item>Marijan Opačak, OIB 67115745691</item>
    </derivirana_varijabla>
  </DomainObject.Predmet.StrankaListNazivFormatedOIB>
  <DomainObject.Predmet.ProtuStrankaListFormated>
    <izvorni_sadrzaj>
      <item>ŽUTI JEŽ j.d.o.o. za usluge</item>
    </izvorni_sadrzaj>
    <derivirana_varijabla naziv="DomainObject.Predmet.ProtuStrankaListFormated_1">
      <item>ŽUTI JEŽ j.d.o.o. za usluge</item>
    </derivirana_varijabla>
  </DomainObject.Predmet.ProtuStrankaListFormated>
  <DomainObject.Predmet.ProtuStrankaListFormatedOIB>
    <izvorni_sadrzaj>
      <item>ŽUTI JEŽ j.d.o.o. za usluge, OIB 80236297631</item>
    </izvorni_sadrzaj>
    <derivirana_varijabla naziv="DomainObject.Predmet.ProtuStrankaListFormatedOIB_1">
      <item>ŽUTI JEŽ j.d.o.o. za usluge, OIB 80236297631</item>
    </derivirana_varijabla>
  </DomainObject.Predmet.ProtuStrankaListFormatedOIB>
  <DomainObject.Predmet.ProtuStrankaListFormatedWithAdress>
    <izvorni_sadrzaj>
      <item>ŽUTI JEŽ j.d.o.o. za usluge, Horvatovac 61, 10000 Zagreb</item>
    </izvorni_sadrzaj>
    <derivirana_varijabla naziv="DomainObject.Predmet.ProtuStrankaListFormatedWithAdress_1">
      <item>ŽUTI JEŽ j.d.o.o. za usluge, Horvatovac 61, 10000 Zagreb</item>
    </derivirana_varijabla>
  </DomainObject.Predmet.ProtuStrankaListFormatedWithAdress>
  <DomainObject.Predmet.ProtuStrankaListFormatedWithAdressOIB>
    <izvorni_sadrzaj>
      <item>ŽUTI JEŽ j.d.o.o. za usluge, OIB 80236297631, Horvatovac 61, 10000 Zagreb</item>
    </izvorni_sadrzaj>
    <derivirana_varijabla naziv="DomainObject.Predmet.ProtuStrankaListFormatedWithAdressOIB_1">
      <item>ŽUTI JEŽ j.d.o.o. za usluge, OIB 80236297631, Horvatovac 61, 10000 Zagreb</item>
    </derivirana_varijabla>
  </DomainObject.Predmet.ProtuStrankaListFormatedWithAdressOIB>
  <DomainObject.Predmet.ProtuStrankaListNazivFormated>
    <izvorni_sadrzaj>
      <item>ŽUTI JEŽ j.d.o.o. za usluge</item>
    </izvorni_sadrzaj>
    <derivirana_varijabla naziv="DomainObject.Predmet.ProtuStrankaListNazivFormated_1">
      <item>ŽUTI JEŽ j.d.o.o. za usluge</item>
    </derivirana_varijabla>
  </DomainObject.Predmet.ProtuStrankaListNazivFormated>
  <DomainObject.Predmet.ProtuStrankaListNazivFormatedOIB>
    <izvorni_sadrzaj>
      <item>ŽUTI JEŽ j.d.o.o. za usluge, OIB 80236297631</item>
    </izvorni_sadrzaj>
    <derivirana_varijabla naziv="DomainObject.Predmet.ProtuStrankaListNazivFormatedOIB_1">
      <item>ŽUTI JEŽ j.d.o.o. za usluge, OIB 80236297631</item>
    </derivirana_varijabla>
  </DomainObject.Predmet.ProtuStrankaListNazivFormatedOIB>
  <DomainObject.Predmet.OstaliListFormated>
    <izvorni_sadrzaj>
      <item>Marijan Opačak</item>
      <item>ERSTE&amp;STEIERMÄRKISCHE BANKA dioničko društvo</item>
      <item>RH MUP</item>
      <item>FINA</item>
    </izvorni_sadrzaj>
    <derivirana_varijabla naziv="DomainObject.Predmet.OstaliListFormated_1">
      <item>Marijan Opačak</item>
      <item>ERSTE&amp;STEIERMÄRKISCHE BANKA dioničko društvo</item>
      <item>RH MUP</item>
      <item>FINA</item>
    </derivirana_varijabla>
  </DomainObject.Predmet.OstaliListFormated>
  <DomainObject.Predmet.OstaliListFormatedOIB>
    <izvorni_sadrzaj>
      <item>Marijan Opačak, OIB 67115745691</item>
      <item>ERSTE&amp;STEIERMÄRKISCHE BANKA dioničko društvo, OIB 23057039320</item>
      <item>RH MUP</item>
      <item>FINA, OIB 85821130368</item>
    </izvorni_sadrzaj>
    <derivirana_varijabla naziv="DomainObject.Predmet.OstaliListFormatedOIB_1">
      <item>Marijan Opačak, OIB 67115745691</item>
      <item>ERSTE&amp;STEIERMÄRKISCHE BANKA dioničko društvo, OIB 23057039320</item>
      <item>RH MUP</item>
      <item>FINA, OIB 85821130368</item>
    </derivirana_varijabla>
  </DomainObject.Predmet.OstaliListFormatedOIB>
  <DomainObject.Predmet.OstaliListFormatedWithAdress>
    <izvorni_sadrzaj>
      <item>Marijan Opačak, Remetinečki Gaj 18d, 10000 Zagreb</item>
      <item>ERSTE&amp;STEIERMÄRKISCHE BANKA dioničko društvo, Jadranski Trg 3a, 51000 Rijeka</item>
      <item>RH MUP, Heinzelova 98, 10000 Zagreb</item>
      <item>FINA, Ul. grada Vukovara 70, 10000 Zagreb</item>
    </izvorni_sadrzaj>
    <derivirana_varijabla naziv="DomainObject.Predmet.OstaliListFormatedWithAdress_1">
      <item>Marijan Opačak, Remetinečki Gaj 18d, 10000 Zagreb</item>
      <item>ERSTE&amp;STEIERMÄRKISCHE BANKA dioničko društvo, Jadranski Trg 3a, 51000 Rijeka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Marijan Opačak, OIB 67115745691, Remetinečki Gaj 18d, 10000 Zagreb</item>
      <item>ERSTE&amp;STEIERMÄRKISCHE BANKA dioničko društvo, OIB 23057039320, Jadranski Trg 3a, 51000 Rijeka</item>
      <item>RH MUP, Heinzelova 98, 10000 Zagreb</item>
      <item>FINA, OIB 85821130368, Ul. grada Vukovara 70, 10000 Zagreb</item>
    </izvorni_sadrzaj>
    <derivirana_varijabla naziv="DomainObject.Predmet.OstaliListFormatedWithAdressOIB_1">
      <item>Marijan Opačak, OIB 67115745691, Remetinečki Gaj 18d, 10000 Zagreb</item>
      <item>ERSTE&amp;STEIERMÄRKISCHE BANKA dioničko društvo, OIB 23057039320, Jadranski Trg 3a, 51000 Rijeka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Marijan Opačak</item>
      <item>ERSTE&amp;STEIERMÄRKISCHE BANKA dioničko društvo</item>
      <item>RH MUP</item>
      <item>FINA</item>
    </izvorni_sadrzaj>
    <derivirana_varijabla naziv="DomainObject.Predmet.OstaliListNazivFormated_1">
      <item>Marijan Opačak</item>
      <item>ERSTE&amp;STEIERMÄRKISCHE BANKA dioničko društvo</item>
      <item>RH MUP</item>
      <item>FINA</item>
    </derivirana_varijabla>
  </DomainObject.Predmet.OstaliListNazivFormated>
  <DomainObject.Predmet.OstaliListNazivFormatedOIB>
    <izvorni_sadrzaj>
      <item>Marijan Opačak, OIB 67115745691</item>
      <item>ERSTE&amp;STEIERMÄRKISCHE BANKA dioničko društvo, OIB 23057039320</item>
      <item>RH MUP</item>
      <item>FINA, OIB 85821130368</item>
    </izvorni_sadrzaj>
    <derivirana_varijabla naziv="DomainObject.Predmet.OstaliListNazivFormatedOIB_1">
      <item>Marijan Opačak, OIB 67115745691</item>
      <item>ERSTE&amp;STEIERMÄRKISCHE BANKA dioničko društvo, OIB 23057039320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ŽUTI JEŽ j.d.o.o. za usluge</izvorni_sadrzaj>
    <derivirana_varijabla naziv="DomainObject.Predmet.ProtustrankaIDrugi_1">ŽUTI JEŽ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ŽUTI JEŽ j.d.o.o. za usluge, OIB 80236297631, Horvatovac 61, 10000 Zagreb</izvorni_sadrzaj>
    <derivirana_varijabla naziv="DomainObject.Predmet.ProtustrankaIDrugiAdressOIB_1">ŽUTI JEŽ j.d.o.o. za usluge, OIB 80236297631, Horvatovac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ŽUTI JEŽ j.d.o.o. za usluge</item>
      <item>Marijan Opačak</item>
      <item>ERSTE&amp;STEIERMÄRKISCHE BANKA dioničko društvo</item>
      <item>RH MUP</item>
      <item>FINA</item>
      <item>Marijan Opačak</item>
    </izvorni_sadrzaj>
    <derivirana_varijabla naziv="DomainObject.Predmet.SudioniciListNaziv_1">
      <item>FINA Regionalni centar Zagreb</item>
      <item>ŽUTI JEŽ j.d.o.o. za usluge</item>
      <item>Marijan Opačak</item>
      <item>ERSTE&amp;STEIERMÄRKISCHE BANKA dioničko društvo</item>
      <item>RH MUP</item>
      <item>FINA</item>
      <item>Marijan Opačak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ŽUTI JEŽ j.d.o.o. za usluge, OIB 80236297631, Horvatovac 61,10000 Zagreb</item>
      <item>Marijan Opačak, OIB 67115745691, Remetinečki Gaj 18d,10000 Zagreb</item>
      <item>ERSTE&amp;STEIERMÄRKISCHE BANKA dioničko društvo, OIB 23057039320, Jadranski Trg 3a,51000 Rijeka</item>
      <item>RH MUP, Heinzelova 98,10000 Zagreb</item>
      <item>FINA, OIB 85821130368, Ul. grada Vukovara 70,10000 Zagreb</item>
      <item>Marijan Opačak, OIB 67115745691, Remetinečki Gaj 18d,10000 Zagreb</item>
    </izvorni_sadrzaj>
    <derivirana_varijabla naziv="DomainObject.Predmet.SudioniciListAdressOIB_1">
      <item>FINA Regionalni centar Zagreb, OIB 85821130368, Trg svibanjskih žrtava 1995. br. 1,10000 Zagreb</item>
      <item>ŽUTI JEŽ j.d.o.o. za usluge, OIB 80236297631, Horvatovac 61,10000 Zagreb</item>
      <item>Marijan Opačak, OIB 67115745691, Remetinečki Gaj 18d,10000 Zagreb</item>
      <item>ERSTE&amp;STEIERMÄRKISCHE BANKA dioničko društvo, OIB 23057039320, Jadranski Trg 3a,51000 Rijeka</item>
      <item>RH MUP, Heinzelova 98,10000 Zagreb</item>
      <item>FINA, OIB 85821130368, Ul. grada Vukovara 70,10000 Zagreb</item>
      <item>Marijan Opačak, OIB 67115745691, Remetinečki Gaj 18d,10000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80236297631</item>
      <item>, OIB 67115745691</item>
      <item>, OIB 23057039320</item>
      <item>, OIB null</item>
      <item>, OIB 85821130368</item>
      <item>, OIB 67115745691</item>
    </izvorni_sadrzaj>
    <derivirana_varijabla naziv="DomainObject.Predmet.SudioniciListNazivOIB_1">
      <item>, OIB 85821130368</item>
      <item>, OIB 80236297631</item>
      <item>, OIB 67115745691</item>
      <item>, OIB 23057039320</item>
      <item>, OIB null</item>
      <item>, OIB 85821130368</item>
      <item>, OIB 67115745691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4171</properties:Characters>
  <properties:Lines>96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2017-09-25T13:08:00Z</dcterms:created>
  <dc:creator>Nikola Ribarić</dc:creator>
  <cp:lastModifiedBy>Jadranka Zelić</cp:lastModifiedBy>
  <cp:lastPrinted>2017-09-26T07:42:00Z</cp:lastPrinted>
  <dcterms:modified xmlns:xsi="http://www.w3.org/2001/XMLSchema-instance" xsi:type="dcterms:W3CDTF">2017-09-26T07:44:00Z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