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f8aeb" w14:paraId="c7f8aeb" w:rsidRDefault="00AE649C" w:rsidP="00C52DF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52DF2" w:rsidP="00C52DF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52DF2" w:rsidP="00C52DF2" w:rsidR="00C52DF2">
      <w:pPr>
        <w:pStyle w:val="SudNaziv"/>
      </w:pPr>
      <w:r>
        <w:t>TRGOVAČKI SUD U VARAŽDINU</w:t>
      </w:r>
    </w:p>
    <w:p w:rsidRDefault="00C52DF2" w:rsidP="00C52DF2" w:rsidR="00C52D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2DF2" w:rsidP="00C52DF2" w:rsidR="00C52DF2">
      <w:pPr>
        <w:spacing w:after="0"/>
        <w:jc w:val="both"/>
      </w:pPr>
    </w:p>
    <w:p w:rsidRDefault="00C52DF2" w:rsidP="00C52DF2" w:rsidR="00C52DF2">
      <w:pPr>
        <w:spacing w:after="0"/>
        <w:jc w:val="center"/>
      </w:pPr>
      <w:r>
        <w:t>REPUBLIKA HRVATSKA</w:t>
      </w:r>
    </w:p>
    <w:p w:rsidRDefault="00C52DF2" w:rsidP="00C52DF2" w:rsidR="00C52DF2">
      <w:pPr>
        <w:spacing w:after="0"/>
      </w:pPr>
    </w:p>
    <w:p w:rsidRDefault="00C52DF2" w:rsidP="00C52DF2" w:rsidR="00C52DF2">
      <w:pPr>
        <w:spacing w:after="0"/>
        <w:jc w:val="center"/>
      </w:pPr>
      <w:r>
        <w:t>R J E Š E NJ E</w:t>
      </w:r>
    </w:p>
    <w:p w:rsidRDefault="00C52DF2" w:rsidP="00C52DF2" w:rsidR="00C52DF2">
      <w:pPr>
        <w:spacing w:after="0"/>
        <w:jc w:val="center"/>
      </w:pPr>
    </w:p>
    <w:p w:rsidRDefault="00C52DF2" w:rsidP="00C52DF2" w:rsidR="00C52DF2">
      <w:pPr>
        <w:spacing w:after="0"/>
      </w:pPr>
    </w:p>
    <w:p w:rsidRDefault="00C52DF2" w:rsidP="00C52DF2" w:rsidR="00C52DF2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nad stečajnim dužnikom ANTIKO d.o.o. u stečaju Varaždin, Cehovska 47, MBS: 070077329, OIB: 89114351110, postupajući po prijedlogu stečajnog upravitelja od 24.05.2016., dana 18. srpnja 2016.,</w:t>
      </w:r>
    </w:p>
    <w:p w:rsidRDefault="00C52DF2" w:rsidP="00C52DF2" w:rsidR="00C52DF2">
      <w:pPr>
        <w:spacing w:after="0"/>
        <w:ind w:hanging="705"/>
        <w:jc w:val="both"/>
      </w:pPr>
      <w:r>
        <w:t xml:space="preserve"> </w:t>
      </w:r>
    </w:p>
    <w:p w:rsidRDefault="00C52DF2" w:rsidP="00C52DF2" w:rsidR="00C52DF2">
      <w:pPr>
        <w:spacing w:after="0"/>
        <w:jc w:val="center"/>
      </w:pPr>
      <w:r>
        <w:t>r i j e š i o    j e</w:t>
      </w:r>
    </w:p>
    <w:p w:rsidRDefault="00C52DF2" w:rsidP="00C52DF2" w:rsidR="00C52DF2">
      <w:pPr>
        <w:spacing w:after="0"/>
        <w:jc w:val="both"/>
      </w:pPr>
    </w:p>
    <w:p w:rsidRDefault="00C52DF2" w:rsidP="00C52DF2" w:rsidR="00C52DF2">
      <w:pPr>
        <w:spacing w:after="0"/>
        <w:ind w:hanging="705" w:left="705"/>
        <w:jc w:val="both"/>
      </w:pPr>
      <w:r>
        <w:t>I</w:t>
      </w:r>
      <w:r>
        <w:tab/>
        <w:t xml:space="preserve">Određuje se nagrada stečajnom upravitelju Stanko Makar, dipl. oec. iz Ludbrega, P. Zrinskog 3, u iznosu od 7.260,50 kn neto (10.830,10 kn bruto). </w:t>
      </w:r>
    </w:p>
    <w:p w:rsidRDefault="00C52DF2" w:rsidP="00C52DF2" w:rsidR="00C52DF2">
      <w:pPr>
        <w:spacing w:after="0"/>
        <w:ind w:hanging="705" w:left="705"/>
        <w:jc w:val="both"/>
      </w:pPr>
    </w:p>
    <w:p w:rsidRDefault="00C52DF2" w:rsidP="00C52DF2" w:rsidR="00C52DF2">
      <w:pPr>
        <w:spacing w:after="0"/>
        <w:ind w:hanging="705" w:left="705"/>
        <w:jc w:val="both"/>
      </w:pPr>
      <w:r>
        <w:t>II</w:t>
      </w:r>
      <w:r>
        <w:tab/>
      </w:r>
      <w:r>
        <w:tab/>
        <w:t>Ovlašćuje se stečajni upravitelj sukladno točki I izreke raspolagati sredstvima na računu stečajnog dužnika.</w:t>
      </w:r>
    </w:p>
    <w:p w:rsidRDefault="00C52DF2" w:rsidP="00C52DF2" w:rsidR="00C52DF2">
      <w:pPr>
        <w:spacing w:after="0"/>
        <w:ind w:firstLine="720"/>
        <w:jc w:val="both"/>
        <w:rPr>
          <w:lang w:val="en-AU"/>
        </w:rPr>
      </w:pPr>
    </w:p>
    <w:p w:rsidRDefault="00C52DF2" w:rsidP="00C52DF2" w:rsidR="00C52DF2">
      <w:pPr>
        <w:spacing w:after="0"/>
        <w:jc w:val="center"/>
      </w:pPr>
      <w:r>
        <w:t>Obrazloženje</w:t>
      </w:r>
    </w:p>
    <w:p w:rsidRDefault="00C52DF2" w:rsidP="00C52DF2" w:rsidR="00C52DF2">
      <w:pPr>
        <w:spacing w:after="0"/>
        <w:jc w:val="center"/>
      </w:pPr>
    </w:p>
    <w:p w:rsidRDefault="00C52DF2" w:rsidP="00C52DF2" w:rsidR="00C52DF2">
      <w:pPr>
        <w:spacing w:after="0"/>
        <w:ind w:firstLine="705"/>
        <w:jc w:val="both"/>
      </w:pPr>
      <w:r>
        <w:t>Rješenjem od 23.06.2015. otvoren je stečajni postupak nad dužnikom ANTIKO d.o.o. Varaždin, Cehovska 47, te je za stečajnog upravitelja imenovan Stanko Makar, dipl. oec. iz Ludbrega, P. Zrinskog 3.</w:t>
      </w:r>
    </w:p>
    <w:p w:rsidRDefault="00C52DF2" w:rsidP="00C52DF2" w:rsidR="00C52DF2">
      <w:pPr>
        <w:spacing w:after="0"/>
        <w:ind w:firstLine="720"/>
        <w:jc w:val="both"/>
      </w:pPr>
    </w:p>
    <w:p w:rsidRDefault="00C52DF2" w:rsidP="00C52DF2" w:rsidR="00C52DF2">
      <w:pPr>
        <w:spacing w:after="0"/>
        <w:ind w:firstLine="720"/>
        <w:jc w:val="both"/>
      </w:pPr>
      <w:r>
        <w:t>U okviru završnog izvješća od 24.05.2016. stečajni upravitelj zatražio je određivanje nagrade za poslove obavljene u ovom stečajnom postupku. Uz zahtjev za nagradu priložio je obračun nagrade (list 137 spisa) iz kojeg proizlazi da je nagradu obračunao primjenom propisanih stopa iz čl. 4. st. 1. Uredbe o kriterijima i načinu obračuna i plaćanja nagrada stečajnim upraviteljima, NN 189/03, vodeći računa o ukupnom iznosu unovčene stečajne mase koji iznosi 56.337,50 kn, što daje neto iznos nagrade od 7.260,50 kn, odnosno 10.830,10 kn bruto.</w:t>
      </w:r>
    </w:p>
    <w:p w:rsidRDefault="00C52DF2" w:rsidP="00C52DF2" w:rsidR="00C52DF2">
      <w:pPr>
        <w:spacing w:after="0"/>
        <w:ind w:firstLine="720"/>
        <w:jc w:val="both"/>
      </w:pPr>
    </w:p>
    <w:p w:rsidRDefault="00C52DF2" w:rsidP="00C52DF2" w:rsidR="00C52DF2">
      <w:pPr>
        <w:spacing w:after="0"/>
        <w:ind w:firstLine="720"/>
        <w:jc w:val="both"/>
      </w:pPr>
      <w:r>
        <w:t>Prema čl. 29. Stečajnog zakona (Narodne novine broj 44/96, 29/99, 129/00, 123/03, 82/06, 116/10, 25/12, 133/12, dalje SZ) stečajni upravitelj ima pravo na nagradu za svoj rad te na naknadu stvarnih troškova. Konačna nagrada stečajnom upravite</w:t>
      </w:r>
      <w:r>
        <w:softHyphen/>
      </w:r>
      <w:proofErr w:type="spellStart"/>
      <w:r>
        <w:t>lju</w:t>
      </w:r>
      <w:proofErr w:type="spellEnd"/>
      <w:r>
        <w:t xml:space="preserve"> obračunavat će se primjenom tablice vrijednosti unovčene stečajne mase i postotaka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upraviteljima, NN 189/03). Visinu nagrade određuje stečajni sudac uzimajući u obzir obujam poslova i rad stečajnoga upravitelja, te vrijednost unovčene stečajne mase (čl.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>. 1. Uredbe).</w:t>
      </w:r>
    </w:p>
    <w:p w:rsidRDefault="00C52DF2" w:rsidP="00C52DF2" w:rsidR="00C52DF2">
      <w:pPr>
        <w:spacing w:after="0"/>
        <w:ind w:firstLine="720"/>
        <w:jc w:val="both"/>
      </w:pPr>
    </w:p>
    <w:p w:rsidRDefault="00C52DF2" w:rsidP="00C52DF2" w:rsidR="00C52DF2">
      <w:pPr>
        <w:spacing w:after="0"/>
        <w:ind w:firstLine="720"/>
        <w:jc w:val="both"/>
      </w:pPr>
    </w:p>
    <w:p w:rsidRDefault="00C52DF2" w:rsidP="00C52DF2" w:rsidR="00C52DF2">
      <w:pPr>
        <w:spacing w:after="0"/>
        <w:ind w:firstLine="720"/>
        <w:jc w:val="both"/>
      </w:pPr>
    </w:p>
    <w:p w:rsidRDefault="00C52DF2" w:rsidP="00C52DF2" w:rsidR="00C52DF2">
      <w:pPr>
        <w:spacing w:after="0"/>
        <w:ind w:firstLine="720"/>
        <w:jc w:val="both"/>
      </w:pPr>
      <w:r>
        <w:lastRenderedPageBreak/>
        <w:t>Uzimajući u obzir obujam poslova i rad stečajnog upravite</w:t>
      </w:r>
      <w:r>
        <w:softHyphen/>
      </w:r>
      <w:proofErr w:type="spellStart"/>
      <w:r>
        <w:t>lja</w:t>
      </w:r>
      <w:proofErr w:type="spellEnd"/>
      <w:r>
        <w:t xml:space="preserve"> tijekom ovoga postupka, te vrijednost unovčene stečajne mase (56.337,50 kn), kao i sam prijedlog stečajnog upravitelja, sud je primjenom čl. 29. st. 2. SZ-a, te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1. i čl. 19. Uredbe odlučio kao u izreci.</w:t>
      </w:r>
    </w:p>
    <w:p w:rsidRDefault="00C52DF2" w:rsidP="00C52DF2" w:rsidR="00C52DF2">
      <w:pPr>
        <w:spacing w:after="0"/>
        <w:jc w:val="center"/>
      </w:pPr>
    </w:p>
    <w:p w:rsidRDefault="00C52DF2" w:rsidP="00C52DF2" w:rsidR="00C52DF2">
      <w:pPr>
        <w:spacing w:after="0"/>
        <w:jc w:val="center"/>
      </w:pPr>
      <w:r>
        <w:t xml:space="preserve">U Varaždinu 18. srpnja 2016. </w:t>
      </w:r>
    </w:p>
    <w:p w:rsidRDefault="00C52DF2" w:rsidP="00C52DF2" w:rsidR="00C52DF2">
      <w:pPr>
        <w:spacing w:after="0"/>
        <w:ind w:firstLine="720"/>
        <w:jc w:val="center"/>
      </w:pPr>
    </w:p>
    <w:p w:rsidRDefault="00C52DF2" w:rsidP="00C52DF2" w:rsidR="00C52DF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C52DF2" w:rsidP="00C52DF2" w:rsidR="00C52DF2">
      <w:pPr>
        <w:spacing w:after="0"/>
        <w:ind w:firstLine="720"/>
        <w:jc w:val="both"/>
      </w:pPr>
      <w:r>
        <w:tab/>
      </w:r>
      <w:r>
        <w:tab/>
      </w:r>
    </w:p>
    <w:p w:rsidRDefault="00C52DF2" w:rsidP="00C52DF2" w:rsidR="00C52DF2">
      <w:pPr>
        <w:spacing w:after="0"/>
        <w:ind w:firstLine="708" w:left="4956"/>
        <w:jc w:val="both"/>
      </w:pPr>
      <w:r>
        <w:t xml:space="preserve">    Marija Levanić-Škerbić</w:t>
      </w:r>
    </w:p>
    <w:p w:rsidRDefault="00C52DF2" w:rsidP="00C52DF2" w:rsidR="00C52D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2DF2" w:rsidP="00C52DF2" w:rsidR="00C52DF2">
      <w:pPr>
        <w:spacing w:after="0"/>
        <w:jc w:val="both"/>
      </w:pPr>
    </w:p>
    <w:p w:rsidRDefault="00C52DF2" w:rsidP="00C52DF2" w:rsidR="00C52DF2">
      <w:pPr>
        <w:spacing w:after="0"/>
        <w:jc w:val="both"/>
      </w:pPr>
      <w:r>
        <w:t>UPUTA O PRAVNOM LIJEKU :</w:t>
      </w:r>
    </w:p>
    <w:p w:rsidRDefault="00C52DF2" w:rsidP="00C52DF2" w:rsidR="00C52DF2">
      <w:pPr>
        <w:spacing w:after="0"/>
        <w:jc w:val="both"/>
      </w:pPr>
      <w:r>
        <w:t xml:space="preserve">Protiv ovoga rješenja žalbu mogu podnijeti stečajni upravitelj i svaki stečajni vjerovnik. Žalba se podnosi ovome sudu u tri primjerka u roku od osam dana od isteka osmog dana od objave na e-oglasnoj ploči, a o žalbi odlučuje Visoki trgovački sud Republike Hrvatske.  </w:t>
      </w:r>
    </w:p>
    <w:p w:rsidRDefault="00C52DF2" w:rsidP="00C52DF2" w:rsidR="00C52DF2">
      <w:pPr>
        <w:spacing w:after="0"/>
        <w:jc w:val="both"/>
        <w:rPr>
          <w:lang w:val="en-AU"/>
        </w:rPr>
      </w:pPr>
    </w:p>
    <w:p w:rsidRDefault="00C52DF2" w:rsidP="00C52DF2" w:rsidR="00C52DF2">
      <w:pPr>
        <w:spacing w:after="0"/>
        <w:jc w:val="both"/>
      </w:pPr>
    </w:p>
    <w:p w:rsidRDefault="00C52DF2" w:rsidP="00C52DF2" w:rsidR="00C52DF2">
      <w:pPr>
        <w:spacing w:after="0"/>
        <w:jc w:val="both"/>
      </w:pPr>
      <w:r>
        <w:t>DNA:</w:t>
      </w:r>
    </w:p>
    <w:p w:rsidRDefault="00C52DF2" w:rsidP="00C52DF2" w:rsidR="00C52DF2">
      <w:pPr>
        <w:spacing w:after="0"/>
        <w:jc w:val="both"/>
      </w:pPr>
      <w:r>
        <w:t>- stečajni upravitelj Stanko Makar, putem e-</w:t>
      </w:r>
      <w:proofErr w:type="spellStart"/>
      <w:r>
        <w:t>maila</w:t>
      </w:r>
      <w:proofErr w:type="spellEnd"/>
    </w:p>
    <w:p w:rsidRDefault="00C52DF2" w:rsidP="00C52DF2" w:rsidR="00C52DF2">
      <w:pPr>
        <w:spacing w:after="0"/>
        <w:jc w:val="both"/>
        <w:rPr>
          <w:lang w:val="en-AU"/>
        </w:rPr>
      </w:pPr>
      <w:r>
        <w:t>- e -oglasna ploča.</w:t>
      </w:r>
    </w:p>
    <w:p w:rsidRDefault="00C52DF2" w:rsidP="00C52DF2" w:rsidR="00C52DF2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C52DF2" w:rsidR="00AE649C" w:rsidRPr="00B76F3C">
      <w:pPr>
        <w:pStyle w:val="SudSjedite"/>
      </w:pPr>
      <w:r>
        <w:tab/>
      </w:r>
    </w:p>
    <w:p w:rsidRDefault="00CB0EA4" w:rsidP="00C52DF2" w:rsidR="00CB0EA4">
      <w:pPr>
        <w:pStyle w:val="Naslovdokumenta"/>
        <w:spacing w:after="0"/>
      </w:pPr>
    </w:p>
    <w:p w:rsidRDefault="0071688E" w:rsidP="00C52DF2" w:rsidR="0071688E">
      <w:pPr>
        <w:pStyle w:val="Poetniodjeljak"/>
        <w:spacing w:after="0"/>
      </w:pPr>
    </w:p>
    <w:p w:rsidRDefault="00A21F0D" w:rsidP="00C52DF2" w:rsidR="00A21F0D">
      <w:pPr>
        <w:pStyle w:val="NormaleSPIS"/>
        <w:spacing w:after="0"/>
        <w:rPr>
          <w:noProof/>
        </w:rPr>
      </w:pPr>
    </w:p>
    <w:p w:rsidRDefault="00DA0242" w:rsidP="00C52DF2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2DF2" w:rsidR="008333A9">
    <w:pPr>
      <w:pStyle w:val="Zaglavlje"/>
    </w:pPr>
    <w:r>
      <w:rPr>
        <w:rStyle w:val="PozadinaSvijetloCrvena"/>
        <w:shd w:fill="auto" w:color="auto" w:val="clear"/>
      </w:rPr>
      <w:t>Poslovni broj. 7 St-23/15-30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2DF2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45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St-23/2015-30</izvorni_sadrzaj>
    <derivirana_varijabla naziv="DomainObject.Oznaka_1">St-23/2015-30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2015.</izvorni_sadrzaj>
    <derivirana_varijabla naziv="DomainObject.Predmet.DatumOsnivanja_1">26.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pokretanja st. postupka</izvorni_sadrzaj>
    <derivirana_varijabla naziv="DomainObject.Predmet.Opis_1">prijedlog za pokretanja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ANTIKO društvo s ograničenom odgovornošću za consulting i inženjerstvo u građevinarstvu</izvorni_sadrzaj>
    <derivirana_varijabla naziv="DomainObject.Predmet.ProtustrankaFormated_1">  ANTIKO društvo s ograničenom odgovornošću za consulting i inženjerstvo u građevinarstvu</derivirana_varijabla>
  </DomainObject.Predmet.ProtustrankaFormated>
  <DomainObject.Predmet.ProtustrankaFormatedOIB>
    <izvorni_sadrzaj>  ANTIKO društvo s ograničenom odgovornošću za consulting i inženjerstvo u građevinarstvu, OIB 89114351110</izvorni_sadrzaj>
    <derivirana_varijabla naziv="DomainObject.Predmet.ProtustrankaFormatedOIB_1">  ANTIKO društvo s ograničenom odgovornošću za consulting i inženjerstvo u građevinarstvu, OIB 89114351110</derivirana_varijabla>
  </DomainObject.Predmet.ProtustrankaFormatedOIB>
  <DomainObject.Predmet.ProtustrankaFormatedWithAdress>
    <izvorni_sadrzaj> ANTIKO društvo s ograničenom odgovornošću za consulting i inženjerstvo u građevinarstvu, Cehovska 47, 42000 Varaždin</izvorni_sadrzaj>
    <derivirana_varijabla naziv="DomainObject.Predmet.ProtustrankaFormatedWithAdress_1"> ANTIKO društvo s ograničenom odgovornošću za consulting i inženjerstvo u građevinarstvu, Cehovska 47, 42000 Varaždin</derivirana_varijabla>
  </DomainObject.Predmet.ProtustrankaFormatedWithAdress>
  <DomainObject.Predmet.ProtustrankaFormatedWithAdressOIB>
    <izvorni_sadrzaj> ANTIKO društvo s ograničenom odgovornošću za consulting i inženjerstvo u građevinarstvu, OIB 89114351110, Cehovska 47, 42000 Varaždin</izvorni_sadrzaj>
    <derivirana_varijabla naziv="DomainObject.Predmet.ProtustrankaFormatedWithAdressOIB_1"> ANTIKO društvo s ograničenom odgovornošću za consulting i inženjerstvo u građevinarstvu, OIB 89114351110, Cehovska 47, 42000 Varaždin</derivirana_varijabla>
  </DomainObject.Predmet.ProtustrankaFormatedWithAdressOIB>
  <DomainObject.Predmet.ProtustrankaWithAdress>
    <izvorni_sadrzaj>ANTIKO društvo s ograničenom odgovornošću za consulting i inženjerstvo u građevinarstvu Cehovska 47, 42000 Varaždin</izvorni_sadrzaj>
    <derivirana_varijabla naziv="DomainObject.Predmet.ProtustrankaWithAdress_1">ANTIKO društvo s ograničenom odgovornošću za consulting i inženjerstvo u građevinarstvu Cehovska 47, 42000 Varaždin</derivirana_varijabla>
  </DomainObject.Predmet.ProtustrankaWithAdress>
  <DomainObject.Predmet.ProtustrankaWithAdressOIB>
    <izvorni_sadrzaj>ANTIKO društvo s ograničenom odgovornošću za consulting i inženjerstvo u građevinarstvu, OIB 89114351110, Cehovska 47, 42000 Varaždin</izvorni_sadrzaj>
    <derivirana_varijabla naziv="DomainObject.Predmet.ProtustrankaWithAdressOIB_1">ANTIKO društvo s ograničenom odgovornošću za consulting i inženjerstvo u građevinarstvu, OIB 89114351110, Cehovska 47, 42000 Varaždin</derivirana_varijabla>
  </DomainObject.Predmet.ProtustrankaWithAdressOIB>
  <DomainObject.Predmet.ProtustrankaNazivFormated>
    <izvorni_sadrzaj>ANTIKO društvo s ograničenom odgovornošću za consulting i inženjerstvo u građevinarstvu</izvorni_sadrzaj>
    <derivirana_varijabla naziv="DomainObject.Predmet.ProtustrankaNazivFormated_1">ANTIKO društvo s ograničenom odgovornošću za consulting i inženjerstvo u građevinarstvu</derivirana_varijabla>
  </DomainObject.Predmet.ProtustrankaNazivFormated>
  <DomainObject.Predmet.ProtustrankaNazivFormatedOIB>
    <izvorni_sadrzaj>ANTIKO društvo s ograničenom odgovornošću za consulting i inženjerstvo u građevinarstvu, OIB 89114351110</izvorni_sadrzaj>
    <derivirana_varijabla naziv="DomainObject.Predmet.ProtustrankaNazivFormatedOIB_1">ANTIKO društvo s ograničenom odgovornošću za consulting i inženjerstvo u građevinarstvu, OIB 89114351110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1000000.00</izvorni_sadrzaj>
    <derivirana_varijabla naziv="DomainObject.Predmet.TrenutnaVrijednost_1">1000000.00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ANTIKO društvo s ograničenom odgovornošću za consulting i inženjerstvo u građevinarstvu</item>
    </izvorni_sadrzaj>
    <derivirana_varijabla naziv="DomainObject.Predmet.ProtuStrankaListFormated_1">
      <item>ANTIKO društvo s ograničenom odgovornošću za consulting i inženjerstvo u građevinarstvu</item>
    </derivirana_varijabla>
  </DomainObject.Predmet.ProtuStrankaListFormated>
  <DomainObject.Predmet.ProtuStrankaListFormatedOIB>
    <izvorni_sadrzaj>
      <item>ANTIKO društvo s ograničenom odgovornošću za consulting i inženjerstvo u građevinarstvu, OIB 89114351110</item>
    </izvorni_sadrzaj>
    <derivirana_varijabla naziv="DomainObject.Predmet.ProtuStrankaListFormatedOIB_1">
      <item>ANTIKO društvo s ograničenom odgovornošću za consulting i inženjerstvo u građevinarstvu, OIB 89114351110</item>
    </derivirana_varijabla>
  </DomainObject.Predmet.ProtuStrankaListFormatedOIB>
  <DomainObject.Predmet.ProtuStrankaListFormatedWithAdress>
    <izvorni_sadrzaj>
      <item>ANTIKO društvo s ograničenom odgovornošću za consulting i inženjerstvo u građevinarstvu, Cehovska 47, 42000 Varaždin</item>
    </izvorni_sadrzaj>
    <derivirana_varijabla naziv="DomainObject.Predmet.ProtuStrankaListFormatedWithAdress_1">
      <item>ANTIKO društvo s ograničenom odgovornošću za consulting i inženjerstvo u građevinarstvu, Cehovska 47, 42000 Varaždin</item>
    </derivirana_varijabla>
  </DomainObject.Predmet.ProtuStrankaListFormatedWithAdress>
  <DomainObject.Predmet.ProtuStrankaListFormatedWithAdressOIB>
    <izvorni_sadrzaj>
      <item>ANTIKO društvo s ograničenom odgovornošću za consulting i inženjerstvo u građevinarstvu, OIB 89114351110, Cehovska 47, 42000 Varaždin</item>
    </izvorni_sadrzaj>
    <derivirana_varijabla naziv="DomainObject.Predmet.ProtuStrankaListFormatedWithAdressOIB_1">
      <item>ANTIKO društvo s ograničenom odgovornošću za consulting i inženjerstvo u građevinarstvu, OIB 89114351110, Cehovska 47, 42000 Varaždin</item>
    </derivirana_varijabla>
  </DomainObject.Predmet.ProtuStrankaListFormatedWithAdressOIB>
  <DomainObject.Predmet.ProtuStrankaListNazivFormated>
    <izvorni_sadrzaj>
      <item>ANTIKO društvo s ograničenom odgovornošću za consulting i inženjerstvo u građevinarstvu</item>
    </izvorni_sadrzaj>
    <derivirana_varijabla naziv="DomainObject.Predmet.ProtuStrankaListNazivFormated_1">
      <item>ANTIKO društvo s ograničenom odgovornošću za consulting i inženjerstvo u građevinarstvu</item>
    </derivirana_varijabla>
  </DomainObject.Predmet.ProtuStrankaListNazivFormated>
  <DomainObject.Predmet.ProtuStrankaListNazivFormatedOIB>
    <izvorni_sadrzaj>
      <item>ANTIKO društvo s ograničenom odgovornošću za consulting i inženjerstvo u građevinarstvu, OIB 89114351110</item>
    </izvorni_sadrzaj>
    <derivirana_varijabla naziv="DomainObject.Predmet.ProtuStrankaListNazivFormatedOIB_1">
      <item>ANTIKO društvo s ograničenom odgovornošću za consulting i inženjerstvo u građevinarstvu, OIB 89114351110</item>
    </derivirana_varijabla>
  </DomainObject.Predmet.ProtuStrankaListNazivFormatedOIB>
  <DomainObject.Predmet.OstaliListFormated>
    <izvorni_sadrzaj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izvorni_sadrzaj>
    <derivirana_varijabla naziv="DomainObject.Predmet.OstaliListFormated_1"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ŽDO VARAŽDIN, Građansko-upravni odjel</item>
      <item>JURICA ANTUNOVIĆ</item>
      <item>STANKO MAKAR, OIB 49218337993</item>
      <item>Franjo Šebijan, odvj.</item>
      <item>Agencija za osiguranje radničkih potraživanja u slučaju stečaja poslodavca</item>
    </izvorni_sadrzaj>
    <derivirana_varijabla naziv="DomainObject.Predmet.OstaliListFormatedOIB_1">
      <item>Sudski registar</item>
      <item>ŽDO VARAŽDIN, Građansko-upravni odjel</item>
      <item>JURICA ANTUNOVIĆ</item>
      <item>STANKO MAKAR, OIB 49218337993</item>
      <item>Franjo Šebijan, odvj.</item>
      <item>Agencija za osiguranje radničkih potraživanja u slučaju stečaja poslodavca</item>
    </derivirana_varijabla>
  </DomainObject.Predmet.OstaliListFormatedOIB>
  <DomainObject.Predmet.OstaliListFormatedWithAdress>
    <izvorni_sadrzaj>
      <item>Sudski registar, B.Radića 2, 42000 Varaždin</item>
      <item>ŽDO VARAŽDIN, Građansko-upravni odjel</item>
      <item>JURICA ANTUNOVIĆ</item>
      <item>STANKO MAKAR</item>
      <item>Franjo Šebijan, odvj., Pavlinska 5,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registar, B.Radića 2, 42000 Varaždin</item>
      <item>ŽDO VARAŽDIN, Građansko-upravni odjel</item>
      <item>JURICA ANTUNOVIĆ</item>
      <item>STANKO MAKAR</item>
      <item>Franjo Šebijan, odvj., Pavlinska 5,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  <item>Agencija za osiguranje radničkih potraživanja u slučaju stečaja poslodavca, Frankopanska 11, 10000 Zagreb</item>
    </izvorni_sadrzaj>
    <derivirana_varijabla naziv="DomainObject.Predmet.OstaliListFormatedWithAdressOIB_1"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izvorni_sadrzaj>
    <derivirana_varijabla naziv="DomainObject.Predmet.OstaliListNazivFormated_1"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ŽDO VARAŽDIN, Građansko-upravni odjel</item>
      <item>JURICA ANTUNOVIĆ</item>
      <item>STANKO MAKAR, OIB 49218337993</item>
      <item>Franjo Šebijan, odvj.</item>
      <item>Agencija za osiguranje radničkih potraživanja u slučaju stečaja poslodavca</item>
    </izvorni_sadrzaj>
    <derivirana_varijabla naziv="DomainObject.Predmet.OstaliListNazivFormatedOIB_1">
      <item>Sudski registar</item>
      <item>ŽDO VARAŽDIN, Građansko-upravni odjel</item>
      <item>JURICA ANTUNOVIĆ</item>
      <item>STANKO MAKAR, OIB 49218337993</item>
      <item>Franjo Šebijan, odvj.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St-23/2015-30</izvorni_sadrzaj>
    <derivirana_varijabla naziv="DomainObject.PoslovniBrojDokumenta_1">St-23/2015-30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ANTIKO društvo s ograničenom odgovornošću za consulting i inženjerstvo u građevinarstvu</izvorni_sadrzaj>
    <derivirana_varijabla naziv="DomainObject.Predmet.ProtustrankaIDrugi_1">ANTIKO društvo s ograničenom odgovornošću za consulting i inženjerstvo u građevinarstvu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ANTIKO društvo s ograničenom odgovornošću za consulting i inženjerstvo u građevinarstvu, OIB 89114351110, Cehovska 47, 42000 Varaždin</izvorni_sadrzaj>
    <derivirana_varijabla naziv="DomainObject.Predmet.ProtustrankaIDrugiAdressOIB_1">ANTIKO društvo s ograničenom odgovornošću za consulting i inženjerstvo u građevinarstvu, OIB 89114351110,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izvorni_sadrzaj>
    <derivirana_varijabla naziv="DomainObject.Predmet.SudioniciListNaziv_1">
      <item>Financijska agencija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  <item>Agencija za osiguranje radničkih potraživanja u slučaju stečaja poslodavca, Frankopanska 11,10000 Zagreb</item>
    </izvorni_sadrzaj>
    <derivirana_varijabla naziv="DomainObject.Predmet.SudioniciListAdressOIB_1">
      <item>Financijska agencija, OIB 85821130368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D1F17-4D85-4A99-8D12-B9CABF65E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2317</properties:Characters>
  <properties:Lines>73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2016-07-18T10:29:00Z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St-23/2015-30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