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61817b" w14:textId="861817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8F1E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St-1133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8F1E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St-1133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8F1EF8" w:rsidR="008F1EF8" w:rsidP="008F1EF8" w:rsidRDefault="008F1EF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F1EF8">
        <w:rPr>
          <w:rFonts w:ascii="Times New Roman" w:hAnsi="Times New Roman"/>
          <w:sz w:val="24"/>
          <w:szCs w:val="24"/>
        </w:rPr>
        <w:t>MODNA</w:t>
      </w:r>
      <w:r>
        <w:rPr>
          <w:rFonts w:ascii="Times New Roman" w:hAnsi="Times New Roman"/>
          <w:sz w:val="24"/>
          <w:szCs w:val="24"/>
        </w:rPr>
        <w:t xml:space="preserve"> ŠKRINJICA j.d.o.o. za trgovinu, Sisak, Trg bana Josipa Jelačića 2, </w:t>
      </w:r>
    </w:p>
    <w:p w:rsidR="00613A83" w:rsidP="008F1EF8" w:rsidRDefault="008F1E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51737956719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EF8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F1E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1EF8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F1EF8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F1EF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F1EF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EF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1EF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1E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1E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St-1133/2019</izvorni_sadrzaj>
    <derivirana_varijabla naziv="DomainObject.Predmet.OznakaBroj_1">St-1133/2019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MODNA ŠKRINJICA j.d.o.o. za trgovinu</izvorni_sadrzaj>
    <derivirana_varijabla naziv="DomainObject.Predmet.ProtustrankaFormated_1">  MODNA ŠKRINJICA j.d.o.o. za trgovinu</derivirana_varijabla>
  </DomainObject.Predmet.ProtustrankaFormated>
  <DomainObject.Predmet.ProtustrankaFormatedOIB>
    <izvorni_sadrzaj>  MODNA ŠKRINJICA j.d.o.o. za trgovinu, OIB 51737956719</izvorni_sadrzaj>
    <derivirana_varijabla naziv="DomainObject.Predmet.ProtustrankaFormatedOIB_1">  MODNA ŠKRINJICA j.d.o.o. za trgovinu, OIB 51737956719</derivirana_varijabla>
  </DomainObject.Predmet.ProtustrankaFormatedOIB>
  <DomainObject.Predmet.ProtustrankaFormatedWithAdress>
    <izvorni_sadrzaj> MODNA ŠKRINJICA j.d.o.o. za trgovinu, Trg bana Josipa Jelačića 2, 44000 Sisak</izvorni_sadrzaj>
    <derivirana_varijabla naziv="DomainObject.Predmet.ProtustrankaFormatedWithAdress_1"> MODNA ŠKRINJICA j.d.o.o. za trgovinu, Trg bana Josipa Jelačića 2, 44000 Sisak</derivirana_varijabla>
  </DomainObject.Predmet.ProtustrankaFormatedWithAdress>
  <DomainObject.Predmet.ProtustrankaFormatedWithAdressOIB>
    <izvorni_sadrzaj> MODNA ŠKRINJICA j.d.o.o. za trgovinu, OIB 51737956719, Trg bana Josipa Jelačića 2, 44000 Sisak</izvorni_sadrzaj>
    <derivirana_varijabla naziv="DomainObject.Predmet.ProtustrankaFormatedWithAdressOIB_1"> MODNA ŠKRINJICA j.d.o.o. za trgovinu, OIB 51737956719, Trg bana Josipa Jelačića 2, 44000 Sisak</derivirana_varijabla>
  </DomainObject.Predmet.ProtustrankaFormatedWithAdressOIB>
  <DomainObject.Predmet.ProtustrankaWithAdress>
    <izvorni_sadrzaj>MODNA ŠKRINJICA j.d.o.o. za trgovinu Trg bana Josipa Jelačića 2, 44000 Sisak</izvorni_sadrzaj>
    <derivirana_varijabla naziv="DomainObject.Predmet.ProtustrankaWithAdress_1">MODNA ŠKRINJICA j.d.o.o. za trgovinu Trg bana Josipa Jelačića 2, 44000 Sisak</derivirana_varijabla>
  </DomainObject.Predmet.ProtustrankaWithAdress>
  <DomainObject.Predmet.ProtustrankaWithAdressOIB>
    <izvorni_sadrzaj>MODNA ŠKRINJICA j.d.o.o. za trgovinu, OIB 51737956719, Trg bana Josipa Jelačića 2, 44000 Sisak</izvorni_sadrzaj>
    <derivirana_varijabla naziv="DomainObject.Predmet.ProtustrankaWithAdressOIB_1">MODNA ŠKRINJICA j.d.o.o. za trgovinu, OIB 51737956719, Trg bana Josipa Jelačića 2, 44000 Sisak</derivirana_varijabla>
  </DomainObject.Predmet.ProtustrankaWithAdressOIB>
  <DomainObject.Predmet.ProtustrankaNazivFormated>
    <izvorni_sadrzaj>MODNA ŠKRINJICA j.d.o.o. za trgovinu</izvorni_sadrzaj>
    <derivirana_varijabla naziv="DomainObject.Predmet.ProtustrankaNazivFormated_1">MODNA ŠKRINJICA j.d.o.o. za trgovinu</derivirana_varijabla>
  </DomainObject.Predmet.ProtustrankaNazivFormated>
  <DomainObject.Predmet.ProtustrankaNazivFormatedOIB>
    <izvorni_sadrzaj>MODNA ŠKRINJICA j.d.o.o. za trgovinu, OIB 51737956719</izvorni_sadrzaj>
    <derivirana_varijabla naziv="DomainObject.Predmet.ProtustrankaNazivFormatedOIB_1">MODNA ŠKRINJICA j.d.o.o. za trgovinu, OIB 51737956719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MODNA ŠKRINJICA j.d.o.o. za trgovinu</item>
    </izvorni_sadrzaj>
    <derivirana_varijabla naziv="DomainObject.Predmet.ProtuStrankaListFormated_1">
      <item>MODNA ŠKRINJICA j.d.o.o. za trgovinu</item>
    </derivirana_varijabla>
  </DomainObject.Predmet.ProtuStrankaListFormated>
  <DomainObject.Predmet.ProtuStrankaListFormatedOIB>
    <izvorni_sadrzaj>
      <item>MODNA ŠKRINJICA j.d.o.o. za trgovinu, OIB 51737956719</item>
    </izvorni_sadrzaj>
    <derivirana_varijabla naziv="DomainObject.Predmet.ProtuStrankaListFormatedOIB_1">
      <item>MODNA ŠKRINJICA j.d.o.o. za trgovinu, OIB 51737956719</item>
    </derivirana_varijabla>
  </DomainObject.Predmet.ProtuStrankaListFormatedOIB>
  <DomainObject.Predmet.ProtuStrankaListFormatedWithAdress>
    <izvorni_sadrzaj>
      <item>MODNA ŠKRINJICA j.d.o.o. za trgovinu, Trg bana Josipa Jelačića 2, 44000 Sisak</item>
    </izvorni_sadrzaj>
    <derivirana_varijabla naziv="DomainObject.Predmet.ProtuStrankaListFormatedWithAdress_1">
      <item>MODNA ŠKRINJICA j.d.o.o. za trgovinu, Trg bana Josipa Jelačića 2, 44000 Sisak</item>
    </derivirana_varijabla>
  </DomainObject.Predmet.ProtuStrankaListFormatedWithAdress>
  <DomainObject.Predmet.ProtuStrankaListFormatedWithAdressOIB>
    <izvorni_sadrzaj>
      <item>MODNA ŠKRINJICA j.d.o.o. za trgovinu, OIB 51737956719, Trg bana Josipa Jelačića 2, 44000 Sisak</item>
    </izvorni_sadrzaj>
    <derivirana_varijabla naziv="DomainObject.Predmet.ProtuStrankaListFormatedWithAdressOIB_1">
      <item>MODNA ŠKRINJICA j.d.o.o. za trgovinu, OIB 51737956719, Trg bana Josipa Jelačića 2, 44000 Sisak</item>
    </derivirana_varijabla>
  </DomainObject.Predmet.ProtuStrankaListFormatedWithAdressOIB>
  <DomainObject.Predmet.ProtuStrankaListNazivFormated>
    <izvorni_sadrzaj>
      <item>MODNA ŠKRINJICA j.d.o.o. za trgovinu</item>
    </izvorni_sadrzaj>
    <derivirana_varijabla naziv="DomainObject.Predmet.ProtuStrankaListNazivFormated_1">
      <item>MODNA ŠKRINJICA j.d.o.o. za trgovinu</item>
    </derivirana_varijabla>
  </DomainObject.Predmet.ProtuStrankaListNazivFormated>
  <DomainObject.Predmet.ProtuStrankaListNazivFormatedOIB>
    <izvorni_sadrzaj>
      <item>MODNA ŠKRINJICA j.d.o.o. za trgovinu, OIB 51737956719</item>
    </izvorni_sadrzaj>
    <derivirana_varijabla naziv="DomainObject.Predmet.ProtuStrankaListNazivFormatedOIB_1">
      <item>MODNA ŠKRINJICA j.d.o.o. za trgovinu, OIB 51737956719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MODNA ŠKRINJICA j.d.o.o. za trgovinu</izvorni_sadrzaj>
    <derivirana_varijabla naziv="DomainObject.Predmet.ProtustrankaIDrugi_1">MODNA ŠKRINJICA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MODNA ŠKRINJICA j.d.o.o. za trgovinu, OIB 51737956719, Trg bana Josipa Jelačića 2, 44000 Sisak</izvorni_sadrzaj>
    <derivirana_varijabla naziv="DomainObject.Predmet.ProtustrankaIDrugiAdressOIB_1">MODNA ŠKRINJICA j.d.o.o. za trgovinu, OIB 51737956719, Trg bana Josipa Jelačića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MODNA ŠKRINJICA j.d.o.o. za trgovinu</item>
    </izvorni_sadrzaj>
    <derivirana_varijabla naziv="DomainObject.Predmet.SudioniciListNaziv_1">
      <item>FINA Regionalni centar Zagreb</item>
      <item>MODNA ŠKRINJICA j.d.o.o. za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MODNA ŠKRINJICA j.d.o.o. za trgovinu, OIB 51737956719, Trg bana Josipa Jelačića 2,44000 Sisak</item>
    </izvorni_sadrzaj>
    <derivirana_varijabla naziv="DomainObject.Predmet.SudioniciListAdressOIB_1">
      <item>FINA Regionalni centar Zagreb, OIB 85821130368, Trg svibanjskih žrtava 1995. 1,10000 Zagreb</item>
      <item>MODNA ŠKRINJICA j.d.o.o. za trgovinu, OIB 51737956719, Trg bana Josipa Jelačića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51737956719</item>
    </izvorni_sadrzaj>
    <derivirana_varijabla naziv="DomainObject.Predmet.SudioniciListNazivOIB_1">
      <item>, OIB 85821130368</item>
      <item>, OIB 51737956719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84A0D-EE09-4814-A237-01CB241204D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846</properties:Characters>
  <properties:Lines>48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2019-09-03T07:51:00Z</cp:lastPrinted>
  <dcterms:modified xmlns:xsi="http://www.w3.org/2001/XMLSchema-instance" xsi:type="dcterms:W3CDTF">2019-09-03T07:51:00Z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