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2c23" w14:paraId="ada2c23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Broj: 7/St-2</w:t>
      </w:r>
      <w:r w:rsidR="007F1C57">
        <w:rPr>
          <w:b/>
        </w:rPr>
        <w:t>700</w:t>
      </w:r>
      <w:r w:rsidR="005F2E9C" w:rsidRPr="005F2E9C">
        <w:rPr>
          <w:b/>
        </w:rPr>
        <w:t>/2016-</w:t>
      </w:r>
      <w:r w:rsidR="00473C95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523772">
        <w:t xml:space="preserve">Slavonski Brod,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A41A68">
        <w:t xml:space="preserve"> </w:t>
      </w:r>
      <w:r w:rsidR="007F1C57">
        <w:t>ARAČIĆ d.o.o. za proizvodnju, trgovinu i usluge, skraćena tvrtka: ARAČIĆ d.o.o., Slavonski Brod, Ante Starčevića 5, OIB: 62834848750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7F1C57">
        <w:t>24. listopada</w:t>
      </w:r>
      <w:r w:rsidR="00B65E50">
        <w:t xml:space="preserve"> 2016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7F1C57" w:rsidRPr="007F1C57">
        <w:t>ARAČIĆ d.o.o. za proizvodnju, trgovinu i usluge, skraćena tvrtka: ARAČIĆ d.o.o., Slavonski Brod, Ante Starčevića 5, OIB: 62834848750</w:t>
      </w:r>
      <w:r w:rsidR="00067508">
        <w:t xml:space="preserve">, </w:t>
      </w:r>
      <w:r w:rsidR="00B76165">
        <w:t xml:space="preserve">iznosi </w:t>
      </w:r>
      <w:r w:rsidR="007F1C57">
        <w:t xml:space="preserve">10.434,09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5151D0">
        <w:t>i</w:t>
      </w:r>
      <w:r w:rsidR="001F1957">
        <w:t xml:space="preserve"> zastupn</w:t>
      </w:r>
      <w:r w:rsidR="009D19F4">
        <w:t>ik</w:t>
      </w:r>
      <w:r w:rsidR="001F1957">
        <w:t xml:space="preserve"> dužnika </w:t>
      </w:r>
      <w:r w:rsidR="007F1C57">
        <w:t>Josip Aračić iz Slavonskog Broda, Ante Starčevića 5, OIB: 77844043209</w:t>
      </w:r>
      <w:r w:rsidR="00473C95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7F1C57">
        <w:rPr>
          <w:b/>
        </w:rPr>
        <w:t>2700-</w:t>
      </w:r>
      <w:r w:rsidR="000C26C6" w:rsidRPr="00D76AAC">
        <w:rPr>
          <w:b/>
        </w:rPr>
        <w:t>1</w:t>
      </w:r>
      <w:r w:rsidR="005F2E9C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7F1C57">
        <w:t>24. listopada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146" w:rsidR="00C96146">
      <w:r>
        <w:separator/>
      </w:r>
    </w:p>
  </w:endnote>
  <w:endnote w:id="0" w:type="continuationSeparator">
    <w:p w:rsidRDefault="00C96146" w:rsidR="00C96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146" w:rsidR="00C96146">
      <w:r>
        <w:separator/>
      </w:r>
    </w:p>
  </w:footnote>
  <w:footnote w:id="0" w:type="continuationSeparator">
    <w:p w:rsidRDefault="00C96146" w:rsidR="00C961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39CE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34A0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F1FC6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82537"/>
    <w:rsid w:val="00F83779"/>
    <w:rsid w:val="00FA4271"/>
    <w:rsid w:val="00FA5B78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1F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F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F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F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F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1F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F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F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F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F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2700</izvorni_sadrzaj>
    <derivirana_varijabla naziv="DomainObject.Predmet.Broj_1">2700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10434.09</izvorni_sadrzaj>
    <derivirana_varijabla naziv="DomainObject.Predmet.InicijalnaVrijednost_1">10434.09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St-2700/2016</izvorni_sadrzaj>
    <derivirana_varijabla naziv="DomainObject.Predmet.OznakaBroj_1">St-2700/2016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ARAČIĆ d.o.o. za proizvodnju, trgovinu i usluge</izvorni_sadrzaj>
    <derivirana_varijabla naziv="DomainObject.Predmet.ProtustrankaFormated_1">  ARAČIĆ d.o.o. za proizvodnju, trgovinu i usluge</derivirana_varijabla>
  </DomainObject.Predmet.ProtustrankaFormated>
  <DomainObject.Predmet.ProtustrankaFormatedOIB>
    <izvorni_sadrzaj>  ARAČIĆ d.o.o. za proizvodnju, trgovinu i usluge, OIB 62834848750</izvorni_sadrzaj>
    <derivirana_varijabla naziv="DomainObject.Predmet.ProtustrankaFormatedOIB_1">  ARAČIĆ d.o.o. za proizvodnju, trgovinu i usluge, OIB 62834848750</derivirana_varijabla>
  </DomainObject.Predmet.ProtustrankaFormatedOIB>
  <DomainObject.Predmet.ProtustrankaFormatedWithAdress>
    <izvorni_sadrzaj> ARAČIĆ d.o.o. za proizvodnju, trgovinu i usluge, Ante Starčevića 5, 35000 Slavonski Brod</izvorni_sadrzaj>
    <derivirana_varijabla naziv="DomainObject.Predmet.ProtustrankaFormatedWithAdress_1"> ARAČIĆ d.o.o. za proizvodnju, trgovinu i usluge, Ante Starčevića 5, 35000 Slavonski Brod</derivirana_varijabla>
  </DomainObject.Predmet.ProtustrankaFormatedWithAdress>
  <DomainObject.Predmet.ProtustrankaFormatedWithAdressOIB>
    <izvorni_sadrzaj> ARAČIĆ d.o.o. za proizvodnju, trgovinu i usluge, OIB 62834848750, Ante Starčevića 5, 35000 Slavonski Brod</izvorni_sadrzaj>
    <derivirana_varijabla naziv="DomainObject.Predmet.ProtustrankaFormatedWithAdressOIB_1"> ARAČIĆ d.o.o. za proizvodnju, trgovinu i usluge, OIB 62834848750, Ante Starčevića 5, 35000 Slavonski Brod</derivirana_varijabla>
  </DomainObject.Predmet.ProtustrankaFormatedWithAdressOIB>
  <DomainObject.Predmet.ProtustrankaWithAdress>
    <izvorni_sadrzaj>ARAČIĆ d.o.o. za proizvodnju, trgovinu i usluge Ante Starčevića 5, 35000 Slavonski Brod</izvorni_sadrzaj>
    <derivirana_varijabla naziv="DomainObject.Predmet.ProtustrankaWithAdress_1">ARAČIĆ d.o.o. za proizvodnju, trgovinu i usluge Ante Starčevića 5, 35000 Slavonski Brod</derivirana_varijabla>
  </DomainObject.Predmet.ProtustrankaWithAdress>
  <DomainObject.Predmet.ProtustrankaWithAdressOIB>
    <izvorni_sadrzaj>ARAČIĆ d.o.o. za proizvodnju, trgovinu i usluge, OIB 62834848750, Ante Starčevića 5, 35000 Slavonski Brod</izvorni_sadrzaj>
    <derivirana_varijabla naziv="DomainObject.Predmet.ProtustrankaWithAdressOIB_1">ARAČIĆ d.o.o. za proizvodnju, trgovinu i usluge, OIB 62834848750, Ante Starčevića 5, 35000 Slavonski Brod</derivirana_varijabla>
  </DomainObject.Predmet.ProtustrankaWithAdressOIB>
  <DomainObject.Predmet.ProtustrankaNazivFormated>
    <izvorni_sadrzaj>ARAČIĆ d.o.o. za proizvodnju, trgovinu i usluge</izvorni_sadrzaj>
    <derivirana_varijabla naziv="DomainObject.Predmet.ProtustrankaNazivFormated_1">ARAČIĆ d.o.o. za proizvodnju, trgovinu i usluge</derivirana_varijabla>
  </DomainObject.Predmet.ProtustrankaNazivFormated>
  <DomainObject.Predmet.ProtustrankaNazivFormatedOIB>
    <izvorni_sadrzaj>ARAČIĆ d.o.o. za proizvodnju, trgovinu i usluge, OIB 62834848750</izvorni_sadrzaj>
    <derivirana_varijabla naziv="DomainObject.Predmet.ProtustrankaNazivFormatedOIB_1">ARAČIĆ d.o.o. za proizvodnju, trgovinu i usluge, OIB 62834848750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ARAČIĆ d.o.o. za proizvodnju, trgovinu i usluge</item>
    </izvorni_sadrzaj>
    <derivirana_varijabla naziv="DomainObject.Predmet.ProtuStrankaListFormated_1">
      <item>ARAČIĆ d.o.o. za proizvodnju, trgovinu i usluge</item>
    </derivirana_varijabla>
  </DomainObject.Predmet.ProtuStrankaListFormated>
  <DomainObject.Predmet.ProtuStrankaListFormatedOIB>
    <izvorni_sadrzaj>
      <item>ARAČIĆ d.o.o. za proizvodnju, trgovinu i usluge, OIB 62834848750</item>
    </izvorni_sadrzaj>
    <derivirana_varijabla naziv="DomainObject.Predmet.ProtuStrankaListFormatedOIB_1">
      <item>ARAČIĆ d.o.o. za proizvodnju, trgovinu i usluge, OIB 62834848750</item>
    </derivirana_varijabla>
  </DomainObject.Predmet.ProtuStrankaListFormatedOIB>
  <DomainObject.Predmet.ProtuStrankaListFormatedWithAdress>
    <izvorni_sadrzaj>
      <item>ARAČIĆ d.o.o. za proizvodnju, trgovinu i usluge, Ante Starčevića 5, 35000 Slavonski Brod</item>
    </izvorni_sadrzaj>
    <derivirana_varijabla naziv="DomainObject.Predmet.ProtuStrankaListFormatedWithAdress_1">
      <item>ARAČIĆ d.o.o. za proizvodnju, trgovinu i usluge, Ante Starčevića 5, 35000 Slavonski Brod</item>
    </derivirana_varijabla>
  </DomainObject.Predmet.ProtuStrankaListFormatedWithAdress>
  <DomainObject.Predmet.ProtuStrankaListFormatedWithAdressOIB>
    <izvorni_sadrzaj>
      <item>ARAČIĆ d.o.o. za proizvodnju, trgovinu i usluge, OIB 62834848750, Ante Starčevića 5, 35000 Slavonski Brod</item>
    </izvorni_sadrzaj>
    <derivirana_varijabla naziv="DomainObject.Predmet.ProtuStrankaListFormatedWithAdressOIB_1">
      <item>ARAČIĆ d.o.o. za proizvodnju, trgovinu i usluge, OIB 62834848750, Ante Starčevića 5, 35000 Slavonski Brod</item>
    </derivirana_varijabla>
  </DomainObject.Predmet.ProtuStrankaListFormatedWithAdressOIB>
  <DomainObject.Predmet.ProtuStrankaListNazivFormated>
    <izvorni_sadrzaj>
      <item>ARAČIĆ d.o.o. za proizvodnju, trgovinu i usluge</item>
    </izvorni_sadrzaj>
    <derivirana_varijabla naziv="DomainObject.Predmet.ProtuStrankaListNazivFormated_1">
      <item>ARAČIĆ d.o.o. za proizvodnju, trgovinu i usluge</item>
    </derivirana_varijabla>
  </DomainObject.Predmet.ProtuStrankaListNazivFormated>
  <DomainObject.Predmet.ProtuStrankaListNazivFormatedOIB>
    <izvorni_sadrzaj>
      <item>ARAČIĆ d.o.o. za proizvodnju, trgovinu i usluge, OIB 62834848750</item>
    </izvorni_sadrzaj>
    <derivirana_varijabla naziv="DomainObject.Predmet.ProtuStrankaListNazivFormatedOIB_1">
      <item>ARAČIĆ d.o.o. za proizvodnju, trgovinu i usluge, OIB 62834848750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ARAČIĆ d.o.o. za proizvodnju, trgovinu i usluge</izvorni_sadrzaj>
    <derivirana_varijabla naziv="DomainObject.Predmet.ProtustrankaIDrugi_1">ARAČIĆ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ARAČIĆ d.o.o. za proizvodnju, trgovinu i usluge, OIB 62834848750, Ante Starčevića 5, 35000 Slavonski Brod</izvorni_sadrzaj>
    <derivirana_varijabla naziv="DomainObject.Predmet.ProtustrankaIDrugiAdressOIB_1">ARAČIĆ d.o.o. za proizvodnju, trgovinu i usluge, OIB 62834848750, Ante Starčevića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ARAČIĆ d.o.o. za proizvodnju, trgovinu i usluge</item>
    </izvorni_sadrzaj>
    <derivirana_varijabla naziv="DomainObject.Predmet.SudioniciListNaziv_1">
      <item>Financijska agencija</item>
      <item>ARAČIĆ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ARAČIĆ d.o.o. za proizvodnju, trgovinu i usluge, OIB 62834848750, Ante Starčevića 5,35000 Slavonski Brod</item>
    </izvorni_sadrzaj>
    <derivirana_varijabla naziv="DomainObject.Predmet.SudioniciListAdressOIB_1">
      <item>Financijska agencija, OIB 85821130368, Ulica grada Vukovara 70,10000 Zagreb</item>
      <item>ARAČIĆ d.o.o. za proizvodnju, trgovinu i usluge, OIB 62834848750, Ante Starčevića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62834848750</item>
    </izvorni_sadrzaj>
    <derivirana_varijabla naziv="DomainObject.Predmet.SudioniciListNazivOIB_1">
      <item>, OIB 85821130368</item>
      <item>, OIB 62834848750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2218</properties:Characters>
  <properties:Lines>57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2016-10-24T09:08:00Z</dcterms:created>
  <dc:creator>Korisnik</dc:creator>
  <cp:lastModifiedBy>wsadmin</cp:lastModifiedBy>
  <cp:lastPrinted>2016-10-24T09:10:00Z</cp:lastPrinted>
  <dcterms:modified xmlns:xsi="http://www.w3.org/2001/XMLSchema-instance" xsi:type="dcterms:W3CDTF">2016-10-24T10:12:00Z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