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dfec" w14:paraId="0eedfec" w:rsidRDefault="00612CFF" w:rsidP="0040699F" w:rsidR="00612CFF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1239</w:t>
      </w:r>
      <w:r w:rsidRPr="008F7C03">
        <w:rPr>
          <w:b/>
        </w:rPr>
        <w:t>/201</w:t>
      </w:r>
      <w:r>
        <w:rPr>
          <w:b/>
        </w:rPr>
        <w:t>6</w:t>
      </w:r>
    </w:p>
    <w:p w:rsidRDefault="00612CFF" w:rsidP="00215C9F" w:rsidR="00612CFF" w:rsidRPr="008F7C03">
      <w:pPr>
        <w:jc w:val="both"/>
        <w:rPr>
          <w:b/>
        </w:rPr>
      </w:pPr>
    </w:p>
    <w:p w:rsidRDefault="00612CFF" w:rsidP="00215C9F" w:rsidR="00612CF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612CFF" w:rsidP="00215C9F" w:rsidR="00612CFF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4A173B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612CFF" w:rsidP="00215C9F" w:rsidR="00612CFF" w:rsidRPr="008F7C03">
      <w:pPr>
        <w:jc w:val="both"/>
        <w:rPr>
          <w:b/>
        </w:rPr>
      </w:pPr>
    </w:p>
    <w:p w:rsidRDefault="00612CFF" w:rsidP="00215C9F" w:rsidR="00612CF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612CFF" w:rsidP="00215C9F" w:rsidR="00612CF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12CFF" w:rsidP="00D542BB" w:rsidR="00612CFF">
      <w:pPr>
        <w:rPr>
          <w:b/>
        </w:rPr>
      </w:pPr>
      <w:r>
        <w:rPr>
          <w:b/>
        </w:rPr>
        <w:t>Stalna služba u Dubrovniku</w:t>
      </w:r>
    </w:p>
    <w:p w:rsidRDefault="00612CFF" w:rsidP="00D542BB" w:rsidR="00612CFF" w:rsidRPr="008F7C03">
      <w:pPr>
        <w:rPr>
          <w:b/>
        </w:rPr>
      </w:pPr>
      <w:r>
        <w:rPr>
          <w:b/>
        </w:rPr>
        <w:t>Dubrovnik, Dr. Ante Starčevića 23</w:t>
      </w:r>
    </w:p>
    <w:p w:rsidRDefault="00612CFF" w:rsidP="00B70172" w:rsidR="00612CFF" w:rsidRPr="008F7C03">
      <w:pPr>
        <w:jc w:val="right"/>
        <w:rPr>
          <w:b/>
        </w:rPr>
      </w:pPr>
    </w:p>
    <w:p w:rsidRDefault="00612CFF" w:rsidP="00451E27" w:rsidR="00612CFF">
      <w:pPr>
        <w:jc w:val="both"/>
      </w:pPr>
    </w:p>
    <w:p w:rsidRDefault="00612CFF" w:rsidP="00451E27" w:rsidR="00612CFF">
      <w:pPr>
        <w:jc w:val="both"/>
      </w:pPr>
    </w:p>
    <w:p w:rsidRDefault="00612CFF" w:rsidP="00451E27" w:rsidR="00612CFF" w:rsidRPr="008F7C03">
      <w:pPr>
        <w:jc w:val="both"/>
      </w:pPr>
    </w:p>
    <w:p w:rsidRDefault="00612CFF" w:rsidP="00451E27" w:rsidR="00612CFF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612CFF" w:rsidP="00451E27" w:rsidR="00612CFF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612CFF" w:rsidP="00451E27" w:rsidR="00612CFF" w:rsidRPr="008F7C03">
      <w:pPr>
        <w:jc w:val="both"/>
      </w:pPr>
    </w:p>
    <w:p w:rsidRDefault="00612CFF" w:rsidP="00451E27" w:rsidR="00612CFF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1D0A64">
        <w:t>BELENIĆI j.d.o.o., Dubrovnik, Vukovarska 17, OIB: 30370586665</w:t>
      </w:r>
      <w:r w:rsidRPr="008F7C03">
        <w:t xml:space="preserve">, dana </w:t>
      </w:r>
      <w:r>
        <w:t>08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612CFF" w:rsidP="00451E27" w:rsidR="00612CFF" w:rsidRPr="008F7C03">
      <w:pPr>
        <w:jc w:val="both"/>
      </w:pPr>
    </w:p>
    <w:p w:rsidRDefault="00612CFF" w:rsidP="00451E27" w:rsidR="00612CFF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612CFF" w:rsidP="00451E27" w:rsidR="00612CFF" w:rsidRPr="008F7C03">
      <w:pPr>
        <w:jc w:val="both"/>
      </w:pPr>
    </w:p>
    <w:p w:rsidRDefault="00612CFF" w:rsidP="00451E27" w:rsidR="00612CFF" w:rsidRPr="008F7C03">
      <w:pPr>
        <w:jc w:val="both"/>
      </w:pPr>
    </w:p>
    <w:p w:rsidRDefault="00612CFF" w:rsidP="00451E27" w:rsidR="00612CFF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1D0A64">
        <w:t>BELENIĆI j.d.o.o., Dubrovnik, Vukovarska 17, OIB: 30370586665</w:t>
      </w:r>
      <w:r w:rsidRPr="008F7C03">
        <w:t>, da u roku od 15 dana solidarno uplate na sudski depozit ovog suda br. HR1623900011300000664, otvoren kod Hrvatske poštanske banke d.d. Zagreb, pozivom na broj 10-</w:t>
      </w:r>
      <w:r>
        <w:t>12392016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1239</w:t>
      </w:r>
      <w:r w:rsidRPr="00024555">
        <w:t>/2016</w:t>
      </w:r>
      <w:r w:rsidRPr="008F7C03">
        <w:t xml:space="preserve">.  </w:t>
      </w:r>
    </w:p>
    <w:p w:rsidRDefault="00612CFF" w:rsidP="00451E27" w:rsidR="00612CFF" w:rsidRPr="008F7C03">
      <w:pPr>
        <w:jc w:val="both"/>
      </w:pPr>
    </w:p>
    <w:p w:rsidRDefault="00612CFF" w:rsidP="00024555" w:rsidR="00612CFF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612CFF" w:rsidP="00024555" w:rsidR="00612CFF">
      <w:pPr>
        <w:jc w:val="both"/>
      </w:pPr>
    </w:p>
    <w:p w:rsidRDefault="00612CFF" w:rsidP="00024555" w:rsidR="00612CFF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612CFF" w:rsidP="00024555" w:rsidR="00612CFF">
      <w:pPr>
        <w:jc w:val="both"/>
      </w:pPr>
    </w:p>
    <w:p w:rsidRDefault="00612CFF" w:rsidP="00024555" w:rsidR="00612CFF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612CFF" w:rsidP="00451E27" w:rsidR="00612CFF" w:rsidRPr="008F7C03">
      <w:pPr>
        <w:jc w:val="both"/>
      </w:pPr>
    </w:p>
    <w:p w:rsidRDefault="00612CFF" w:rsidP="00451E27" w:rsidR="00612CFF">
      <w:pPr>
        <w:jc w:val="center"/>
        <w:rPr>
          <w:b/>
        </w:rPr>
      </w:pPr>
    </w:p>
    <w:p w:rsidRDefault="00612CFF" w:rsidP="00451E27" w:rsidR="00612CFF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612CFF" w:rsidP="00451E27" w:rsidR="00612CFF" w:rsidRPr="00063818">
      <w:pPr>
        <w:jc w:val="center"/>
      </w:pPr>
    </w:p>
    <w:p w:rsidRDefault="00612CFF" w:rsidP="00CF20E6" w:rsidR="00612CFF">
      <w:pPr>
        <w:ind w:firstLine="708"/>
        <w:jc w:val="both"/>
      </w:pPr>
      <w:r w:rsidRPr="001D0A64">
        <w:t xml:space="preserve">Predlagatelj Financijska agencija, RC Split, Podružnica Dubrovnik je prijedlogom zaprimljenim na Trgovačkom sudu u Splitu, Stalnoj službi u Dubrovniku, dana 16. svibnja 2016. godine predložio otvaranje stečajnog postupka nad dužnikom BELENIĆI j.d.o.o., Dubrovnik, Vukovarska 17, OIB: 30370586665. 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 w:rsidRPr="001D0A64">
          <w:t>444. st</w:t>
        </w:r>
      </w:smartTag>
      <w:r w:rsidRPr="001D0A64">
        <w:t xml:space="preserve">. 2. SZ-a podnosi prijedlog, te da na dan 01.09.2015.g. dužnik ima u očevidniku redoslijeda osnova za plaćanje evidentirane osnove za plaćanje u neprekinutom razdoblju od 253 dana u ukupnom iznosu od 229.454,91 kuna u koji iznos je uračunata kamata i naknada predlagatelja za provedbu ovrhe na novčanim sredstvima. Navodi se da dužnik ima tri zaposlenika, te otvoren </w:t>
      </w:r>
      <w:r>
        <w:t>račun kod Zagrebačka banka d.d.</w:t>
      </w:r>
    </w:p>
    <w:p w:rsidRDefault="00612CFF" w:rsidP="00CF20E6" w:rsidR="00612CFF" w:rsidRPr="008F7C03">
      <w:pPr>
        <w:ind w:firstLine="708"/>
        <w:jc w:val="both"/>
      </w:pPr>
    </w:p>
    <w:p w:rsidRDefault="00612CFF" w:rsidP="00CF20E6" w:rsidR="00612CFF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1239/2016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612CFF" w:rsidP="00CF20E6" w:rsidR="00612CFF" w:rsidRPr="008F7C03">
      <w:pPr>
        <w:jc w:val="both"/>
      </w:pPr>
    </w:p>
    <w:p w:rsidRDefault="00612CFF" w:rsidP="00D302E7" w:rsidR="00612CFF">
      <w:pPr>
        <w:ind w:firstLine="708"/>
        <w:jc w:val="both"/>
      </w:pPr>
      <w:r>
        <w:t>Na ročište dana 08. rujna 2016.g. nije pristupio zastupnik po zakonu dužnika niti je postupio po nalogu suda iz toč. IV rješenja</w:t>
      </w:r>
      <w:r w:rsidRPr="00D542BB">
        <w:t xml:space="preserve"> posl.br. St</w:t>
      </w:r>
      <w:r>
        <w:t>-1239/2016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612CFF" w:rsidP="00CF4226" w:rsidR="00612CFF">
      <w:pPr>
        <w:ind w:firstLine="708"/>
        <w:jc w:val="both"/>
      </w:pPr>
    </w:p>
    <w:p w:rsidRDefault="00612CFF" w:rsidP="00CF4226" w:rsidR="00612CFF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13) je vidljivo da dužnik nije evidentiran kao vlasnik nekretnine, iz podneska MUP (l.s. 11) je vidljivo da nije dužnik bio evidentiran kao vlasnik vozila. </w:t>
      </w:r>
    </w:p>
    <w:p w:rsidRDefault="00612CFF" w:rsidP="00024555" w:rsidR="00612CFF" w:rsidRPr="008F7C03">
      <w:pPr>
        <w:jc w:val="both"/>
      </w:pPr>
    </w:p>
    <w:p w:rsidRDefault="00612CFF" w:rsidP="00EA24FF" w:rsidR="00612CFF" w:rsidRPr="008F7C03">
      <w:pPr>
        <w:ind w:firstLine="708"/>
        <w:jc w:val="both"/>
      </w:pPr>
      <w:r w:rsidRPr="008F7C03">
        <w:t xml:space="preserve">Iz potvrde FINA od </w:t>
      </w:r>
      <w:r>
        <w:t>06.09</w:t>
      </w:r>
      <w:r w:rsidRPr="008F7C03">
        <w:t xml:space="preserve">.2016.g. (l.s. </w:t>
      </w:r>
      <w:r>
        <w:t>15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623</w:t>
      </w:r>
      <w:r w:rsidRPr="008F7C03">
        <w:t xml:space="preserve"> dana. Kod stečajnog dužnika je stoga ispunjen stečajni razlog nesposobnosti za plaćanje.</w:t>
      </w:r>
    </w:p>
    <w:p w:rsidRDefault="00612CFF" w:rsidP="00C466B5" w:rsidR="00612CFF" w:rsidRPr="008F7C03">
      <w:pPr>
        <w:ind w:firstLine="708"/>
        <w:jc w:val="both"/>
      </w:pPr>
    </w:p>
    <w:p w:rsidRDefault="00612CFF" w:rsidP="003573D7" w:rsidR="00612CFF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612CFF" w:rsidP="00C466B5" w:rsidR="00612CFF" w:rsidRPr="008F7C03">
      <w:pPr>
        <w:ind w:firstLine="708"/>
        <w:jc w:val="both"/>
      </w:pPr>
    </w:p>
    <w:p w:rsidRDefault="00612CFF" w:rsidP="00C466B5" w:rsidR="00612CFF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612CFF" w:rsidP="00C466B5" w:rsidR="00612CFF" w:rsidRPr="008F7C03">
      <w:pPr>
        <w:ind w:firstLine="708"/>
        <w:jc w:val="both"/>
      </w:pPr>
    </w:p>
    <w:p w:rsidRDefault="00612CFF" w:rsidP="00024555" w:rsidR="00612CFF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</w:p>
    <w:p w:rsidRDefault="00612CFF" w:rsidP="00024555" w:rsidR="00612CFF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08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612CFF" w:rsidP="00024555" w:rsidR="00612CFF" w:rsidRPr="00024555">
      <w:pPr>
        <w:ind w:firstLine="708"/>
        <w:jc w:val="both"/>
        <w:rPr>
          <w:b/>
        </w:rPr>
      </w:pPr>
    </w:p>
    <w:p w:rsidRDefault="00612CFF" w:rsidP="00024555" w:rsidR="00612CFF" w:rsidRPr="00024555">
      <w:pPr>
        <w:ind w:firstLine="708"/>
        <w:jc w:val="both"/>
        <w:rPr>
          <w:b/>
        </w:rPr>
      </w:pPr>
    </w:p>
    <w:p w:rsidRDefault="00612CFF" w:rsidP="00024555" w:rsidR="00612CFF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612CFF" w:rsidP="00024555" w:rsidR="00612CFF" w:rsidRPr="00024555">
      <w:pPr>
        <w:ind w:firstLine="708"/>
        <w:jc w:val="both"/>
        <w:rPr>
          <w:b/>
        </w:rPr>
      </w:pPr>
    </w:p>
    <w:p w:rsidRDefault="00612CFF" w:rsidP="00024555" w:rsidR="00612CFF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</w:p>
    <w:p w:rsidRDefault="00612CFF" w:rsidP="00024555" w:rsidR="00612CFF">
      <w:pPr>
        <w:ind w:firstLine="708"/>
        <w:jc w:val="both"/>
      </w:pPr>
    </w:p>
    <w:p w:rsidRDefault="00612CFF" w:rsidP="00024555" w:rsidR="00612CFF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612CFF" w:rsidP="00024555" w:rsidR="00612CFF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612CFF" w:rsidP="00024555" w:rsidR="00612CFF">
      <w:pPr>
        <w:jc w:val="both"/>
      </w:pPr>
      <w:r>
        <w:t>-</w:t>
      </w:r>
      <w:r>
        <w:tab/>
        <w:t>mrežna stranica e-oglasna ploča suda</w:t>
      </w:r>
    </w:p>
    <w:p w:rsidRDefault="00612CFF" w:rsidP="00024555" w:rsidR="00612CFF">
      <w:pPr>
        <w:ind w:firstLine="708"/>
        <w:jc w:val="both"/>
      </w:pPr>
    </w:p>
    <w:p w:rsidRDefault="00612CFF" w:rsidP="00024555" w:rsidR="00612CFF" w:rsidRPr="008F7C03">
      <w:pPr>
        <w:ind w:firstLine="708"/>
        <w:jc w:val="both"/>
      </w:pPr>
    </w:p>
    <w:sectPr w:rsidSect="00CE7A86" w:rsidR="00612CF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CFF" w:rsidR="00612CFF">
      <w:r>
        <w:separator/>
      </w:r>
    </w:p>
  </w:endnote>
  <w:endnote w:id="0" w:type="continuationSeparator">
    <w:p w:rsidRDefault="00612CFF" w:rsidR="0061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CFF" w:rsidR="00612CFF">
      <w:r>
        <w:separator/>
      </w:r>
    </w:p>
  </w:footnote>
  <w:footnote w:id="0" w:type="continuationSeparator">
    <w:p w:rsidRDefault="00612CFF" w:rsidR="00612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CFF" w:rsidP="00E91F84" w:rsidR="00612C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CFF" w:rsidR="00612C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CFF" w:rsidP="00E91F84" w:rsidR="00612CFF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A173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612CFF" w:rsidP="00EE439C" w:rsidR="00612CFF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1239/2016</w:t>
    </w:r>
  </w:p>
  <w:p w:rsidRDefault="00612CFF" w:rsidP="0084417E" w:rsidR="00612CFF" w:rsidRPr="005E6841">
    <w:pPr>
      <w:jc w:val="both"/>
      <w:rPr>
        <w:rFonts w:hAnsi="Book Antiqua" w:ascii="Book Antiqua"/>
        <w:b/>
      </w:rPr>
    </w:pPr>
  </w:p>
  <w:p w:rsidRDefault="00612CFF" w:rsidP="0084417E" w:rsidR="00612CFF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73B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2CFF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6F4CFB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B51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71333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56B6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A1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7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7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7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7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52602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75260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5260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752602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752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5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752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752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752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75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52602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752602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526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752600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75260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5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752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752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752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752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75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17526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526024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75260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75260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75260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7525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5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752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7526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7526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752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752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BELENIĆI j.d.o.o. za gradnju i usluge</izvorni_sadrzaj>
    <derivirana_varijabla naziv="DomainObject.Predmet.ProtustrankaFormated_1">  BELENIĆI j.d.o.o. za gradnju i usluge</derivirana_varijabla>
  </DomainObject.Predmet.ProtustrankaFormated>
  <DomainObject.Predmet.ProtustrankaFormatedOIB>
    <izvorni_sadrzaj>  BELENIĆI j.d.o.o. za gradnju i usluge, OIB 30370586665</izvorni_sadrzaj>
    <derivirana_varijabla naziv="DomainObject.Predmet.ProtustrankaFormatedOIB_1">  BELENIĆI j.d.o.o. za gradnju i usluge, OIB 30370586665</derivirana_varijabla>
  </DomainObject.Predmet.ProtustrankaFormatedOIB>
  <DomainObject.Predmet.ProtustrankaFormatedWithAdress>
    <izvorni_sadrzaj> BELENIĆI j.d.o.o. za gradnju i usluge, Vukovarska 17, 20000 Dubrovnik</izvorni_sadrzaj>
    <derivirana_varijabla naziv="DomainObject.Predmet.ProtustrankaFormatedWithAdress_1"> BELENIĆI j.d.o.o. za gradnju i usluge, Vukovarska 17, 20000 Dubrovnik</derivirana_varijabla>
  </DomainObject.Predmet.ProtustrankaFormatedWithAdress>
  <DomainObject.Predmet.ProtustrankaFormatedWithAdressOIB>
    <izvorni_sadrzaj> BELENIĆI j.d.o.o. za gradnju i usluge, OIB 30370586665, Vukovarska 17, 20000 Dubrovnik</izvorni_sadrzaj>
    <derivirana_varijabla naziv="DomainObject.Predmet.ProtustrankaFormatedWithAdressOIB_1"> BELENIĆI j.d.o.o. za gradnju i usluge, OIB 30370586665, Vukovarska 17, 20000 Dubrovnik</derivirana_varijabla>
  </DomainObject.Predmet.ProtustrankaFormatedWithAdressOIB>
  <DomainObject.Predmet.ProtustrankaWithAdress>
    <izvorni_sadrzaj>BELENIĆI j.d.o.o. za gradnju i usluge Vukovarska 17, 20000 Dubrovnik</izvorni_sadrzaj>
    <derivirana_varijabla naziv="DomainObject.Predmet.ProtustrankaWithAdress_1">BELENIĆI j.d.o.o. za gradnju i usluge Vukovarska 17, 20000 Dubrovnik</derivirana_varijabla>
  </DomainObject.Predmet.ProtustrankaWithAdress>
  <DomainObject.Predmet.ProtustrankaWithAdressOIB>
    <izvorni_sadrzaj>BELENIĆI j.d.o.o. za gradnju i usluge, OIB 30370586665, Vukovarska 17, 20000 Dubrovnik</izvorni_sadrzaj>
    <derivirana_varijabla naziv="DomainObject.Predmet.ProtustrankaWithAdressOIB_1">BELENIĆI j.d.o.o. za gradnju i usluge, OIB 30370586665, Vukovarska 17, 20000 Dubrovnik</derivirana_varijabla>
  </DomainObject.Predmet.ProtustrankaWithAdressOIB>
  <DomainObject.Predmet.ProtustrankaNazivFormated>
    <izvorni_sadrzaj>BELENIĆI j.d.o.o. za gradnju i usluge</izvorni_sadrzaj>
    <derivirana_varijabla naziv="DomainObject.Predmet.ProtustrankaNazivFormated_1">BELENIĆI j.d.o.o. za gradnju i usluge</derivirana_varijabla>
  </DomainObject.Predmet.ProtustrankaNazivFormated>
  <DomainObject.Predmet.ProtustrankaNazivFormatedOIB>
    <izvorni_sadrzaj>BELENIĆI j.d.o.o. za gradnju i usluge, OIB 30370586665</izvorni_sadrzaj>
    <derivirana_varijabla naziv="DomainObject.Predmet.ProtustrankaNazivFormatedOIB_1">BELENIĆI j.d.o.o. za gradnju i usluge, OIB 30370586665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229454.91</izvorni_sadrzaj>
    <derivirana_varijabla naziv="DomainObject.Predmet.TrenutnaVrijednost_1">229454.91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BELENIĆI j.d.o.o. za gradnju i usluge</item>
    </izvorni_sadrzaj>
    <derivirana_varijabla naziv="DomainObject.Predmet.ProtuStrankaListFormated_1">
      <item>BELENIĆI j.d.o.o. za gradnju i usluge</item>
    </derivirana_varijabla>
  </DomainObject.Predmet.ProtuStrankaListFormated>
  <DomainObject.Predmet.ProtuStrankaListFormatedOIB>
    <izvorni_sadrzaj>
      <item>BELENIĆI j.d.o.o. za gradnju i usluge, OIB 30370586665</item>
    </izvorni_sadrzaj>
    <derivirana_varijabla naziv="DomainObject.Predmet.ProtuStrankaListFormatedOIB_1">
      <item>BELENIĆI j.d.o.o. za gradnju i usluge, OIB 30370586665</item>
    </derivirana_varijabla>
  </DomainObject.Predmet.ProtuStrankaListFormatedOIB>
  <DomainObject.Predmet.ProtuStrankaListFormatedWithAdress>
    <izvorni_sadrzaj>
      <item>BELENIĆI j.d.o.o. za gradnju i usluge, Vukovarska 17, 20000 Dubrovnik</item>
    </izvorni_sadrzaj>
    <derivirana_varijabla naziv="DomainObject.Predmet.ProtuStrankaListFormatedWithAdress_1">
      <item>BELENIĆI j.d.o.o. za gradnju i usluge, Vukovarska 17, 20000 Dubrovnik</item>
    </derivirana_varijabla>
  </DomainObject.Predmet.ProtuStrankaListFormatedWithAdress>
  <DomainObject.Predmet.ProtuStrankaListFormatedWithAdressOIB>
    <izvorni_sadrzaj>
      <item>BELENIĆI j.d.o.o. za gradnju i usluge, OIB 30370586665, Vukovarska 17, 20000 Dubrovnik</item>
    </izvorni_sadrzaj>
    <derivirana_varijabla naziv="DomainObject.Predmet.ProtuStrankaListFormatedWithAdressOIB_1">
      <item>BELENIĆI j.d.o.o. za gradnju i usluge, OIB 30370586665, Vukovarska 17, 20000 Dubrovnik</item>
    </derivirana_varijabla>
  </DomainObject.Predmet.ProtuStrankaListFormatedWithAdressOIB>
  <DomainObject.Predmet.ProtuStrankaListNazivFormated>
    <izvorni_sadrzaj>
      <item>BELENIĆI j.d.o.o. za gradnju i usluge</item>
    </izvorni_sadrzaj>
    <derivirana_varijabla naziv="DomainObject.Predmet.ProtuStrankaListNazivFormated_1">
      <item>BELENIĆI j.d.o.o. za gradnju i usluge</item>
    </derivirana_varijabla>
  </DomainObject.Predmet.ProtuStrankaListNazivFormated>
  <DomainObject.Predmet.ProtuStrankaListNazivFormatedOIB>
    <izvorni_sadrzaj>
      <item>BELENIĆI j.d.o.o. za gradnju i usluge, OIB 30370586665</item>
    </izvorni_sadrzaj>
    <derivirana_varijabla naziv="DomainObject.Predmet.ProtuStrankaListNazivFormatedOIB_1">
      <item>BELENIĆI j.d.o.o. za gradnju i usluge, OIB 30370586665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BELENIĆI j.d.o.o. za gradnju i usluge</izvorni_sadrzaj>
    <derivirana_varijabla naziv="DomainObject.Predmet.ProtustrankaIDrugi_1">BELENIĆI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BELENIĆI j.d.o.o. za gradnju i usluge, OIB 30370586665, Vukovarska 17, 20000 Dubrovnik</izvorni_sadrzaj>
    <derivirana_varijabla naziv="DomainObject.Predmet.ProtustrankaIDrugiAdressOIB_1">BELENIĆI j.d.o.o. za gradnju i usluge, OIB 30370586665,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BELENIĆI j.d.o.o. za gradnju i usluge</item>
    </izvorni_sadrzaj>
    <derivirana_varijabla naziv="DomainObject.Predmet.SudioniciListNaziv_1">
      <item>FINA, RC Split, Podružnica Dubrovnik</item>
      <item>BELENIĆI j.d.o.o. za 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BELENIĆI j.d.o.o. za gradnju i usluge, OIB 30370586665, Vukovarska 17,20000 Dubrovnik</item>
    </izvorni_sadrzaj>
    <derivirana_varijabla naziv="DomainObject.Predmet.SudioniciListAdressOIB_1">
      <item>FINA, RC Split, Podružnica Dubrovnik, OIB 85821130368, Vukovarska 2,20000 Dubrovnik</item>
      <item>BELENIĆI j.d.o.o. za gradnju i usluge, OIB 30370586665,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30370586665</item>
    </izvorni_sadrzaj>
    <derivirana_varijabla naziv="DomainObject.Predmet.SudioniciListNazivOIB_1">
      <item>, OIB 85821130368</item>
      <item>, OIB 30370586665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5434</properties:Characters>
  <properties:Lines>135</properties:Lines>
  <properties:Paragraphs>31</properties:Paragraphs>
  <properties:TotalTime>27</properties:TotalTime>
  <properties:ScaleCrop>false</properties:ScaleCrop>
  <properties:LinksUpToDate>false</properties:LinksUpToDate>
  <properties:CharactersWithSpaces>6387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2016-09-08T05:39:00Z</dcterms:created>
  <dc:creator>Katarina Franković</dc:creator>
  <dc:description/>
  <cp:keywords/>
  <cp:lastModifiedBy>Andrijana Leto</cp:lastModifiedBy>
  <cp:lastPrinted>2016-08-29T10:50:00Z</cp:lastPrinted>
  <dcterms:modified xmlns:xsi="http://www.w3.org/2001/XMLSchema-instance" xsi:type="dcterms:W3CDTF">2016-09-09T06:45:00Z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