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bf3f" w14:paraId="bbdbf3f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0469CA" w:rsidR="00B37DFD" w:rsidRPr="002B573A">
      <w:pPr>
        <w:ind w:firstLine="720"/>
        <w:jc w:val="both"/>
      </w:pPr>
      <w:r>
        <w:t xml:space="preserve">Trgovački sud u Pazinu, po stečajnom sucu Damiru Rabaru, </w:t>
      </w:r>
      <w:r w:rsidR="00B37DFD" w:rsidRPr="002B573A">
        <w:t xml:space="preserve">u stečajnom postupku nad stečajnim dužnikom UMAG – COD d.o.o. Umag, Ulica I. M. Ronjgova 8, OIB 56483991500, </w:t>
      </w:r>
      <w:r w:rsidR="008821B8">
        <w:t>3. veljače</w:t>
      </w:r>
      <w:r w:rsidR="00B37DFD" w:rsidRPr="002B573A">
        <w:t xml:space="preserve"> 2017.</w:t>
      </w:r>
      <w:r w:rsidR="008821B8">
        <w:t xml:space="preserve"> godine</w:t>
      </w:r>
    </w:p>
    <w:p w:rsidRDefault="00E30CDC" w:rsidP="00B37DFD" w:rsidR="00E30CDC" w:rsidRPr="00DE0C16">
      <w:pPr>
        <w:ind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E9041A" w:rsidP="00E9041A" w:rsidR="00E9041A">
      <w:pPr>
        <w:ind w:firstLine="720"/>
        <w:jc w:val="both"/>
      </w:pPr>
      <w:r w:rsidRPr="00DE0C16">
        <w:t xml:space="preserve">I. Ispravlja se Rješenje naslovnog suda Poslovni broj </w:t>
      </w:r>
      <w:r>
        <w:t xml:space="preserve">1 </w:t>
      </w:r>
      <w:r w:rsidR="002E29B7">
        <w:t>St-</w:t>
      </w:r>
      <w:r w:rsidR="00B37DFD">
        <w:t>388</w:t>
      </w:r>
      <w:r w:rsidR="002E29B7">
        <w:t>/16-</w:t>
      </w:r>
      <w:r w:rsidR="00B37DFD">
        <w:t>3</w:t>
      </w:r>
      <w:r w:rsidR="00C303B3">
        <w:t>2</w:t>
      </w:r>
      <w:r>
        <w:t xml:space="preserve"> od </w:t>
      </w:r>
      <w:r w:rsidR="00B37DFD">
        <w:t>27. siječnja 2017</w:t>
      </w:r>
      <w:r>
        <w:t xml:space="preserve">. godine </w:t>
      </w:r>
      <w:r w:rsidR="00C303B3">
        <w:t>u izreci</w:t>
      </w:r>
      <w:r w:rsidRPr="00DE0C16">
        <w:t xml:space="preserve"> rješenja, tako da umjesto </w:t>
      </w:r>
    </w:p>
    <w:p w:rsidRDefault="009F1161" w:rsidP="00E30CDC" w:rsidR="009F1161">
      <w:pPr>
        <w:jc w:val="both"/>
      </w:pPr>
    </w:p>
    <w:p w:rsidRDefault="005864D6" w:rsidP="00C303B3" w:rsidR="00C303B3">
      <w:pPr>
        <w:ind w:firstLine="720"/>
        <w:jc w:val="both"/>
      </w:pPr>
      <w:r>
        <w:t>„</w:t>
      </w:r>
      <w:r w:rsidR="00C303B3" w:rsidRPr="004434A4">
        <w:t xml:space="preserve">Odbacuje se kao </w:t>
      </w:r>
      <w:r w:rsidR="00C303B3">
        <w:t>nedopuštena prijava</w:t>
      </w:r>
      <w:r w:rsidR="00C303B3" w:rsidRPr="004434A4">
        <w:t xml:space="preserve"> tražbine </w:t>
      </w:r>
      <w:r w:rsidR="00C303B3">
        <w:t xml:space="preserve">REPUBLIKE HRVATSKE, </w:t>
      </w:r>
      <w:r w:rsidR="00C303B3" w:rsidRPr="00870C5F">
        <w:t xml:space="preserve">Ministarstva financija, Porezne uprave, 10000 Zagreb, Katančićeva 5, OIB: </w:t>
      </w:r>
      <w:r w:rsidR="00C303B3" w:rsidRPr="002B573A">
        <w:t>52634238587</w:t>
      </w:r>
      <w:r w:rsidR="00C303B3" w:rsidRPr="00870C5F">
        <w:t>, u iznosu od  35.401,84 kn.</w:t>
      </w:r>
    </w:p>
    <w:p w:rsidRDefault="00C303B3" w:rsidP="00C303B3" w:rsidR="00C303B3">
      <w:pPr>
        <w:ind w:firstLine="720"/>
        <w:jc w:val="both"/>
      </w:pPr>
    </w:p>
    <w:p w:rsidRDefault="00C303B3" w:rsidP="00C303B3" w:rsidR="00C303B3">
      <w:r>
        <w:t xml:space="preserve">ima ispravno stajati </w:t>
      </w:r>
    </w:p>
    <w:p w:rsidRDefault="00C303B3" w:rsidP="00C303B3" w:rsidR="00C303B3">
      <w:pPr>
        <w:ind w:firstLine="540"/>
        <w:jc w:val="center"/>
      </w:pPr>
    </w:p>
    <w:p w:rsidRDefault="00C303B3" w:rsidP="00C303B3" w:rsidR="00C303B3">
      <w:pPr>
        <w:ind w:firstLine="720"/>
        <w:jc w:val="both"/>
      </w:pPr>
      <w:r>
        <w:t>„</w:t>
      </w:r>
      <w:r w:rsidRPr="004434A4">
        <w:t xml:space="preserve">Odbacuje se kao </w:t>
      </w:r>
      <w:r>
        <w:t>nedopuštena prijava</w:t>
      </w:r>
      <w:r w:rsidRPr="004434A4">
        <w:t xml:space="preserve"> tražbine </w:t>
      </w:r>
      <w:r>
        <w:t xml:space="preserve">REPUBLIKE HRVATSKE, </w:t>
      </w:r>
      <w:r w:rsidRPr="00870C5F">
        <w:t xml:space="preserve">Ministarstva financija, Porezne uprave, 10000 Zagreb, Katančićeva 5, OIB: </w:t>
      </w:r>
      <w:r w:rsidRPr="002B573A">
        <w:t>52634238587</w:t>
      </w:r>
      <w:r w:rsidRPr="00870C5F">
        <w:t xml:space="preserve">, u iznosu od  </w:t>
      </w:r>
      <w:r>
        <w:t>9.350,00</w:t>
      </w:r>
      <w:r w:rsidRPr="00870C5F">
        <w:t xml:space="preserve"> kn.</w:t>
      </w:r>
    </w:p>
    <w:p w:rsidRDefault="00C303B3" w:rsidP="00C303B3" w:rsidR="00C303B3" w:rsidRPr="006572C0">
      <w:pPr>
        <w:ind w:firstLine="540"/>
        <w:jc w:val="center"/>
      </w:pPr>
    </w:p>
    <w:p w:rsidRDefault="00C303B3" w:rsidP="00C303B3" w:rsidR="00C303B3">
      <w:pPr>
        <w:ind w:firstLine="720"/>
        <w:jc w:val="both"/>
      </w:pPr>
      <w:r>
        <w:t>I</w:t>
      </w:r>
      <w:r w:rsidRPr="00DE0C16">
        <w:t xml:space="preserve">I. Ispravlja se Rješenje naslovnog suda Poslovni broj </w:t>
      </w:r>
      <w:r>
        <w:t xml:space="preserve">1 St-388/16-32 od 27. siječnja 2017. godine u obrazloženju </w:t>
      </w:r>
      <w:r w:rsidRPr="00DE0C16">
        <w:t xml:space="preserve">rješenja, tako da umjesto </w:t>
      </w:r>
    </w:p>
    <w:p w:rsidRDefault="00C303B3" w:rsidP="00C303B3" w:rsidR="00C303B3" w:rsidRPr="00002E2F">
      <w:pPr>
        <w:ind w:firstLine="708"/>
        <w:jc w:val="both"/>
      </w:pPr>
    </w:p>
    <w:p w:rsidRDefault="00C303B3" w:rsidP="00C303B3" w:rsidR="005864D6">
      <w:pPr>
        <w:ind w:firstLine="708"/>
        <w:jc w:val="both"/>
      </w:pPr>
      <w:r>
        <w:t>"</w:t>
      </w:r>
      <w:r w:rsidRPr="004A3F6B">
        <w:t xml:space="preserve">Stečajni upravitelj </w:t>
      </w:r>
      <w:r>
        <w:t>ni</w:t>
      </w:r>
      <w:r w:rsidRPr="004A3F6B">
        <w:t>je</w:t>
      </w:r>
      <w:r>
        <w:t xml:space="preserve"> ispitao </w:t>
      </w:r>
      <w:r w:rsidRPr="004A3F6B">
        <w:t>tražbinu</w:t>
      </w:r>
      <w:r>
        <w:t xml:space="preserve"> vjerovnika</w:t>
      </w:r>
      <w:r w:rsidRPr="008229C0">
        <w:t xml:space="preserve"> </w:t>
      </w:r>
      <w:r>
        <w:t>REPUBLIKE HRVATSKE, Ministarstva</w:t>
      </w:r>
      <w:r w:rsidRPr="00371C30">
        <w:t xml:space="preserve"> financija, </w:t>
      </w:r>
      <w:r>
        <w:t>Porezne uprave</w:t>
      </w:r>
      <w:r w:rsidRPr="00371C30">
        <w:t>, 10000 Zagreb,</w:t>
      </w:r>
      <w:r>
        <w:t xml:space="preserve"> </w:t>
      </w:r>
      <w:r w:rsidRPr="00371C30">
        <w:t xml:space="preserve">Katančićeva 5, OIB: </w:t>
      </w:r>
      <w:r w:rsidRPr="002B573A">
        <w:t>52634238587</w:t>
      </w:r>
      <w:r>
        <w:t>,</w:t>
      </w:r>
      <w:r w:rsidRPr="004A3F6B">
        <w:t xml:space="preserve"> u iznosu </w:t>
      </w:r>
      <w:r w:rsidRPr="005E5C6B">
        <w:t>od 35.401,84</w:t>
      </w:r>
      <w:r w:rsidRPr="002B573A">
        <w:rPr>
          <w:b/>
        </w:rPr>
        <w:t xml:space="preserve"> </w:t>
      </w:r>
      <w:r w:rsidRPr="004A3F6B">
        <w:t>kn</w:t>
      </w:r>
      <w:r>
        <w:t>.</w:t>
      </w:r>
      <w:r w:rsidR="00AB5E66">
        <w:t>ˮ</w:t>
      </w:r>
    </w:p>
    <w:p w:rsidRDefault="005864D6" w:rsidP="005864D6" w:rsidR="005864D6">
      <w:pPr>
        <w:ind w:firstLine="720"/>
        <w:jc w:val="both"/>
      </w:pPr>
    </w:p>
    <w:p w:rsidRDefault="005864D6" w:rsidP="005864D6" w:rsidR="005864D6">
      <w:pPr>
        <w:jc w:val="both"/>
      </w:pPr>
      <w:r w:rsidRPr="00DE0C16">
        <w:t>ima ispravno stajati</w:t>
      </w:r>
    </w:p>
    <w:p w:rsidRDefault="005864D6" w:rsidP="005864D6" w:rsidR="005864D6">
      <w:pPr>
        <w:ind w:firstLine="720"/>
        <w:jc w:val="both"/>
      </w:pPr>
    </w:p>
    <w:p w:rsidRDefault="00C303B3" w:rsidP="00C303B3" w:rsidR="005864D6" w:rsidRPr="00C303B3">
      <w:pPr>
        <w:ind w:firstLine="708"/>
        <w:jc w:val="both"/>
      </w:pPr>
      <w:r w:rsidRPr="004A3F6B">
        <w:t xml:space="preserve">Stečajni upravitelj </w:t>
      </w:r>
      <w:r>
        <w:t>ni</w:t>
      </w:r>
      <w:r w:rsidRPr="004A3F6B">
        <w:t>je</w:t>
      </w:r>
      <w:r>
        <w:t xml:space="preserve"> ispitao </w:t>
      </w:r>
      <w:r w:rsidRPr="004A3F6B">
        <w:t>tražbinu</w:t>
      </w:r>
      <w:r>
        <w:t xml:space="preserve"> vjerovnika</w:t>
      </w:r>
      <w:r w:rsidRPr="008229C0">
        <w:t xml:space="preserve"> </w:t>
      </w:r>
      <w:r>
        <w:t>REPUBLIKE HRVATSKE, Ministarstva</w:t>
      </w:r>
      <w:r w:rsidRPr="00371C30">
        <w:t xml:space="preserve"> financija, </w:t>
      </w:r>
      <w:r>
        <w:t>Porezne uprave</w:t>
      </w:r>
      <w:r w:rsidRPr="00371C30">
        <w:t>, 10000 Zagreb,</w:t>
      </w:r>
      <w:r>
        <w:t xml:space="preserve"> </w:t>
      </w:r>
      <w:r w:rsidRPr="00371C30">
        <w:t xml:space="preserve">Katančićeva 5, OIB: </w:t>
      </w:r>
      <w:r w:rsidRPr="002B573A">
        <w:t>52634238587</w:t>
      </w:r>
      <w:r>
        <w:t>,</w:t>
      </w:r>
      <w:r w:rsidRPr="004A3F6B">
        <w:t xml:space="preserve"> u iznosu </w:t>
      </w:r>
      <w:r w:rsidRPr="005E5C6B">
        <w:t xml:space="preserve">od </w:t>
      </w:r>
      <w:r>
        <w:t>9.350,00</w:t>
      </w:r>
      <w:r w:rsidRPr="002B573A">
        <w:rPr>
          <w:b/>
        </w:rPr>
        <w:t xml:space="preserve"> </w:t>
      </w:r>
      <w:r w:rsidRPr="004A3F6B">
        <w:t>kn</w:t>
      </w:r>
      <w:r>
        <w:t>.</w:t>
      </w:r>
      <w:r w:rsidR="00140948">
        <w:t>ˮ</w:t>
      </w:r>
    </w:p>
    <w:p w:rsidRDefault="00304ECA" w:rsidP="002E29B7" w:rsidR="00304ECA" w:rsidRPr="00F045DB">
      <w:pPr>
        <w:jc w:val="both"/>
      </w:pPr>
    </w:p>
    <w:p w:rsidRDefault="00C303B3" w:rsidP="003E141F" w:rsidR="003E141F">
      <w:pPr>
        <w:ind w:firstLine="720"/>
        <w:jc w:val="both"/>
      </w:pPr>
      <w:r>
        <w:t>I</w:t>
      </w:r>
      <w:r w:rsidR="00A521A9" w:rsidRPr="00DE0C16">
        <w:t xml:space="preserve">II. </w:t>
      </w:r>
      <w:r w:rsidR="007D60CC">
        <w:t xml:space="preserve">  </w:t>
      </w:r>
      <w:r w:rsidR="00A521A9" w:rsidRPr="00DE0C16">
        <w:t>U preostalom dijelu navedeno rješenje ostaje neizmijenjeno.</w:t>
      </w:r>
    </w:p>
    <w:p w:rsidRDefault="005D0BB8" w:rsidP="00E30CDC" w:rsidR="005D0BB8">
      <w:pPr>
        <w:jc w:val="both"/>
      </w:pPr>
    </w:p>
    <w:p w:rsidRDefault="00C303B3" w:rsidP="00E30CDC" w:rsidR="00C303B3">
      <w:pPr>
        <w:jc w:val="both"/>
      </w:pPr>
    </w:p>
    <w:p w:rsidRDefault="00C303B3" w:rsidP="00E30CDC" w:rsidR="00C303B3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</w:t>
      </w:r>
      <w:r w:rsidR="00B37DFD">
        <w:t>388</w:t>
      </w:r>
      <w:r w:rsidR="002E29B7">
        <w:t>/16-3</w:t>
      </w:r>
      <w:r w:rsidR="00C303B3">
        <w:t>2</w:t>
      </w:r>
      <w:r w:rsidR="00487DDB" w:rsidRPr="003E141F">
        <w:t xml:space="preserve"> od </w:t>
      </w:r>
      <w:r w:rsidR="00B37DFD">
        <w:t>2</w:t>
      </w:r>
      <w:r w:rsidR="002E29B7">
        <w:t xml:space="preserve">7. </w:t>
      </w:r>
      <w:r w:rsidR="00B37DFD">
        <w:t>siječnja 2017</w:t>
      </w:r>
      <w:r w:rsidR="00487DDB" w:rsidRPr="003E141F">
        <w:t>. godine</w:t>
      </w:r>
      <w:r w:rsidR="002C4EAC" w:rsidRPr="003E141F">
        <w:t xml:space="preserve"> </w:t>
      </w:r>
      <w:r w:rsidR="00314F0F" w:rsidRPr="003E141F">
        <w:t xml:space="preserve">u </w:t>
      </w:r>
      <w:r w:rsidR="00332C3F" w:rsidRPr="003E141F">
        <w:t xml:space="preserve">izreci </w:t>
      </w:r>
      <w:r w:rsidR="006F4BAD" w:rsidRPr="003E141F">
        <w:t>rješenja</w:t>
      </w:r>
      <w:r w:rsidR="00273EA7">
        <w:t xml:space="preserve"> i obrazloženju 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B37DFD">
        <w:t>3. veljače 2017</w:t>
      </w:r>
      <w:r w:rsidR="0046101F">
        <w:t>.</w:t>
      </w:r>
      <w:r w:rsidR="003E3001">
        <w:t xml:space="preserve"> </w:t>
      </w:r>
      <w:r w:rsidR="00A521A9" w:rsidRPr="00DE0C16">
        <w:t>godine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273EA7">
        <w:rPr>
          <w:szCs w:val="24"/>
        </w:rPr>
        <w:t>, v.r.</w:t>
      </w:r>
    </w:p>
    <w:p w:rsidRDefault="00C303B3" w:rsidP="00115C33" w:rsidR="00C303B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 w:rsidRPr="00DE0C16">
      <w:pPr>
        <w:jc w:val="both"/>
      </w:pPr>
    </w:p>
    <w:p w:rsidRDefault="00E95491" w:rsidP="00E30CDC" w:rsidR="00C303B3">
      <w:pPr>
        <w:jc w:val="both"/>
      </w:pPr>
      <w:r w:rsidRPr="00DE0C16">
        <w:t>DNA:</w:t>
      </w:r>
    </w:p>
    <w:p w:rsidRDefault="00C303B3" w:rsidP="00C303B3" w:rsidR="00C303B3" w:rsidRPr="008E4F4E">
      <w:r>
        <w:t>- stečajni upravitelj Paula Čandrlić Mesarić, Osijek, Z</w:t>
      </w:r>
      <w:r w:rsidRPr="008E4F4E">
        <w:t>agrebačka 6</w:t>
      </w:r>
      <w:r>
        <w:t>,</w:t>
      </w:r>
    </w:p>
    <w:p w:rsidRDefault="00C303B3" w:rsidP="00E30CDC" w:rsidR="00C303B3">
      <w:pPr>
        <w:jc w:val="both"/>
      </w:pPr>
      <w:r>
        <w:t>- Republika Hrvatska po ŽDO Pula, Pula, Rovinjska ul. 2,</w:t>
      </w:r>
    </w:p>
    <w:p w:rsidRDefault="002E29B7" w:rsidP="00E30CDC" w:rsidR="002E29B7">
      <w:pPr>
        <w:jc w:val="both"/>
      </w:pPr>
      <w:r>
        <w:t>- e-Oglasna ploča sudova 8 dana</w:t>
      </w:r>
    </w:p>
    <w:p w:rsidRDefault="00A521A9" w:rsidP="00E30CDC" w:rsidR="00A521A9" w:rsidRPr="00DE0C16">
      <w:pPr>
        <w:ind w:right="36"/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4D6" w:rsidR="005864D6">
      <w:r>
        <w:separator/>
      </w:r>
    </w:p>
  </w:endnote>
  <w:endnote w:id="0" w:type="continuationSeparator">
    <w:p w:rsidRDefault="005864D6" w:rsidR="00586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4D6" w:rsidR="005864D6">
      <w:r>
        <w:separator/>
      </w:r>
    </w:p>
  </w:footnote>
  <w:footnote w:id="0" w:type="continuationSeparator">
    <w:p w:rsidRDefault="005864D6" w:rsidR="00586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4D6" w:rsidR="005864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E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4D6" w:rsidP="002E29B7" w:rsidR="005864D6" w:rsidRPr="00615DFB">
    <w:pPr>
      <w:pStyle w:val="Zaglavlje"/>
      <w:jc w:val="right"/>
    </w:pPr>
    <w:r w:rsidRPr="00615DFB">
      <w:t xml:space="preserve">Poslovni broj </w:t>
    </w:r>
    <w:r>
      <w:t>1 St-</w:t>
    </w:r>
    <w:r w:rsidR="007308A2">
      <w:t>388/16-</w:t>
    </w:r>
    <w:r w:rsidR="000469CA">
      <w:t>34</w:t>
    </w:r>
  </w:p>
  <w:p w:rsidRDefault="005864D6" w:rsidR="005864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0469CA" w:rsidR="005864D6">
    <w:pPr>
      <w:pStyle w:val="Zaglavlje"/>
      <w:jc w:val="right"/>
    </w:pPr>
    <w:r w:rsidRPr="00615DFB">
      <w:t xml:space="preserve">Poslovni broj </w:t>
    </w:r>
    <w:r>
      <w:t>1 St-</w:t>
    </w:r>
    <w:r w:rsidR="007308A2">
      <w:t>388/16-</w:t>
    </w:r>
    <w:r w:rsidR="000469CA"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469CA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73EA7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BBE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622DB"/>
    <w:rsid w:val="006727B7"/>
    <w:rsid w:val="006774D6"/>
    <w:rsid w:val="006A6289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08A2"/>
    <w:rsid w:val="00732F25"/>
    <w:rsid w:val="00734AA2"/>
    <w:rsid w:val="007517AC"/>
    <w:rsid w:val="007525C3"/>
    <w:rsid w:val="00797EE0"/>
    <w:rsid w:val="007A53C0"/>
    <w:rsid w:val="007B1F57"/>
    <w:rsid w:val="007B4BF7"/>
    <w:rsid w:val="007D60CC"/>
    <w:rsid w:val="007E07CE"/>
    <w:rsid w:val="008031DB"/>
    <w:rsid w:val="00815E55"/>
    <w:rsid w:val="0083273A"/>
    <w:rsid w:val="00836A37"/>
    <w:rsid w:val="00856890"/>
    <w:rsid w:val="0087276C"/>
    <w:rsid w:val="0087406C"/>
    <w:rsid w:val="008821B8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3453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37DFD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03B3"/>
    <w:rsid w:val="00C3177C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B0DB7"/>
    <w:rsid w:val="00CC6987"/>
    <w:rsid w:val="00CD3D6E"/>
    <w:rsid w:val="00CF186E"/>
    <w:rsid w:val="00CF7E0F"/>
    <w:rsid w:val="00D118DC"/>
    <w:rsid w:val="00D21DBC"/>
    <w:rsid w:val="00D22AB2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03B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3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E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EA7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EA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EA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03B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3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E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EA7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EA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EA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1820</properties:Characters>
  <properties:Lines>67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2017-02-03T09:18:00Z</dcterms:created>
  <dc:creator>smarinac</dc:creator>
  <cp:lastModifiedBy>Lorena Paris Aničić</cp:lastModifiedBy>
  <cp:lastPrinted>2017-02-03T09:21:00Z</cp:lastPrinted>
  <dcterms:modified xmlns:xsi="http://www.w3.org/2001/XMLSchema-instance" xsi:type="dcterms:W3CDTF">2017-02-03T09:37:00Z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