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60f9" w14:paraId="d0860f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8245C">
        <w:t>584</w:t>
      </w:r>
      <w:r w:rsidR="00C759B5">
        <w:t>/16-</w:t>
      </w:r>
      <w:r w:rsidR="00546F1C">
        <w:t>8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4E1E37">
        <w:t xml:space="preserve">DEA d.o.o., Zadar, Klaićeva 9, OIB: </w:t>
      </w:r>
      <w:r w:rsidR="004E1E37" w:rsidRPr="00CE01A2">
        <w:t>96486403632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FB2747">
        <w:t>05.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FA045A" w:rsidR="00182066">
      <w:pPr>
        <w:jc w:val="center"/>
      </w:pPr>
      <w:r w:rsidRPr="00696A23">
        <w:t>r i j e š i o  j e</w:t>
      </w:r>
    </w:p>
    <w:p w:rsidRDefault="00FA045A" w:rsidP="00FA045A" w:rsidR="00FA045A" w:rsidRPr="00FA045A">
      <w:pPr>
        <w:jc w:val="center"/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4E1E37">
        <w:t xml:space="preserve">DEA d.o.o., Zadar, Klaićeva 9, OIB: </w:t>
      </w:r>
      <w:r w:rsidR="004E1E37" w:rsidRPr="00CE01A2">
        <w:t>96486403632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FA045A">
        <w:t>Ivan Rude iz Šibenika, Stjepana Radića 6/II, OIB: 47128883453.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4E1E37">
        <w:t xml:space="preserve">DEA d.o.o., Zadar, Klaićeva 9, OIB: </w:t>
      </w:r>
      <w:r w:rsidR="004E1E37" w:rsidRPr="00CE01A2">
        <w:t>96486403632</w:t>
      </w:r>
      <w:r w:rsidR="00FB2747">
        <w:t xml:space="preserve"> </w:t>
      </w:r>
      <w:r>
        <w:t xml:space="preserve">otvara se </w:t>
      </w:r>
      <w:r w:rsidR="00FB2747">
        <w:t>05. svibnja</w:t>
      </w:r>
      <w:r w:rsidR="007F66C6">
        <w:t xml:space="preserve"> 2016</w:t>
      </w:r>
      <w:r>
        <w:t>. u 14,</w:t>
      </w:r>
      <w:r w:rsidR="004E1E37">
        <w:t>20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4E1E37">
        <w:t>584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4E1E37">
        <w:t>584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FA045A">
        <w:rPr>
          <w:b/>
        </w:rPr>
        <w:t>14. srpnja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FA045A">
        <w:rPr>
          <w:b/>
        </w:rPr>
        <w:t>09</w:t>
      </w:r>
      <w:r w:rsidR="00FC7FDD">
        <w:rPr>
          <w:b/>
        </w:rPr>
        <w:t>,</w:t>
      </w:r>
      <w:r w:rsidR="00FA045A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FA045A">
        <w:rPr>
          <w:b/>
        </w:rPr>
        <w:t>14. srpnja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8142A2">
        <w:rPr>
          <w:b/>
        </w:rPr>
        <w:t>10</w:t>
      </w:r>
      <w:r w:rsidR="00F75C44">
        <w:rPr>
          <w:b/>
        </w:rPr>
        <w:t>,</w:t>
      </w:r>
      <w:r w:rsidR="00FA045A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39699B" w:rsidRPr="007E0FEA">
        <w:t>upisnik brodo</w:t>
      </w:r>
      <w:r w:rsidR="000F7FC4">
        <w:t>va, upisnik brodova u izgradnji</w:t>
      </w:r>
      <w:r w:rsidR="0039699B" w:rsidRPr="007E0FEA">
        <w:t xml:space="preserve"> i upisnik prava intelektualnog vlasništva.</w:t>
      </w:r>
    </w:p>
    <w:p w:rsidRDefault="00696A23" w:rsidP="000F7FC4" w:rsidR="00696A23">
      <w:pPr>
        <w:jc w:val="both"/>
      </w:pPr>
    </w:p>
    <w:p w:rsidRDefault="00D47766" w:rsidP="000F60FD" w:rsidR="00D47766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4E1E37">
        <w:t>20</w:t>
      </w:r>
      <w:r w:rsidR="00FB2747">
        <w:t>. travnja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120 dana sa </w:t>
      </w:r>
      <w:r w:rsidR="004E1E37">
        <w:t>97.306,44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4E1E37">
        <w:t>584</w:t>
      </w:r>
      <w:r w:rsidR="007F66C6">
        <w:t>/1</w:t>
      </w:r>
      <w:r w:rsidR="008142A2">
        <w:t>6</w:t>
      </w:r>
      <w:r w:rsidR="007F66C6">
        <w:t>-</w:t>
      </w:r>
      <w:r w:rsidR="00FB2747">
        <w:t>4</w:t>
      </w:r>
      <w:r>
        <w:t xml:space="preserve"> od </w:t>
      </w:r>
      <w:r w:rsidR="00FB2747">
        <w:t>22. travnja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FB2747" w:rsidR="007F66C6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4E1E37">
        <w:t>Vedran Bakočević</w:t>
      </w:r>
      <w:r>
        <w:t xml:space="preserve"> (list spisa </w:t>
      </w:r>
      <w:r w:rsidR="004E1E37">
        <w:t>8</w:t>
      </w:r>
      <w:r>
        <w:t xml:space="preserve">),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stečajni dužnik </w:t>
      </w:r>
      <w:r w:rsidRPr="00091540">
        <w:t xml:space="preserve">ima dugova u iznosu od oko </w:t>
      </w:r>
      <w:r w:rsidR="004E1E37">
        <w:t>97</w:t>
      </w:r>
      <w:r w:rsidR="008142A2">
        <w:t>.000,00</w:t>
      </w:r>
      <w:r w:rsidRPr="00091540">
        <w:t xml:space="preserve"> kuna, da</w:t>
      </w:r>
      <w:r>
        <w:t xml:space="preserve"> ima</w:t>
      </w:r>
      <w:r w:rsidR="004E1E37">
        <w:t xml:space="preserve"> pokretnina i to osobno vozilo Audi A4, star oko 10 godina, vrijednosti oko 35-40.000,00 kuna</w:t>
      </w:r>
      <w:r w:rsidR="00FB2747">
        <w:t>.</w:t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0F7FC4">
        <w:t>pokretninu</w:t>
      </w:r>
      <w:r>
        <w:t xml:space="preserve"> unovčenjem koj</w:t>
      </w:r>
      <w:r w:rsidR="000F7FC4">
        <w:t>e</w:t>
      </w:r>
      <w:r>
        <w:t xml:space="preserve">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 w:rsidRPr="007E0FEA">
      <w:pPr>
        <w:ind w:firstLine="708"/>
        <w:jc w:val="both"/>
      </w:pPr>
      <w:r w:rsidRPr="007E0FEA">
        <w:t xml:space="preserve">Nalog iz točke </w:t>
      </w:r>
      <w:r w:rsidR="000F7FC4">
        <w:t>VIII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0F7FC4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142A2" w:rsidP="008142A2" w:rsidR="008142A2" w:rsidRPr="007E0FEA">
      <w:pPr>
        <w:jc w:val="both"/>
      </w:pPr>
      <w:r w:rsidRPr="007E0FEA">
        <w:t xml:space="preserve">         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FB2747">
        <w:t>05.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0F7FC4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6C6" w:rsidR="007F66C6">
      <w:r>
        <w:separator/>
      </w:r>
    </w:p>
  </w:endnote>
  <w:endnote w:id="0" w:type="continuationSeparator">
    <w:p w:rsidRDefault="007F66C6" w:rsidR="007F6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226C22" w:rsidR="007F66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66C6" w:rsidP="00226C22" w:rsidR="007F66C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226C22" w:rsidR="007F66C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6C6" w:rsidR="007F66C6">
      <w:r>
        <w:separator/>
      </w:r>
    </w:p>
  </w:footnote>
  <w:footnote w:id="0" w:type="continuationSeparator">
    <w:p w:rsidRDefault="007F66C6" w:rsidR="007F6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D83596" w:rsidR="007F66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66C6" w:rsidR="007F66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D83596" w:rsidR="007F66C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C5CB9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7F66C6" w:rsidP="00C61A2E" w:rsidR="007F66C6">
    <w:pPr>
      <w:pStyle w:val="Zaglavlje"/>
      <w:jc w:val="right"/>
    </w:pPr>
    <w:r w:rsidRPr="005B49F8">
      <w:t>Poslovni broj 1 St-</w:t>
    </w:r>
    <w:r w:rsidR="0058245C">
      <w:t>584/16-</w:t>
    </w:r>
    <w:r w:rsidR="00546F1C">
      <w:t>8</w:t>
    </w:r>
  </w:p>
  <w:p w:rsidRDefault="007F66C6" w:rsidP="00C61A2E" w:rsidR="007F6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0F7FC4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5CB9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46F1C"/>
    <w:rsid w:val="00552BC2"/>
    <w:rsid w:val="0058144A"/>
    <w:rsid w:val="0058245C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045A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5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C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C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C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C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5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C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C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C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C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6CA2E-0FB8-457E-A138-7B42239C9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4385</properties:Characters>
  <properties:Lines>117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2016-05-05T08:23:00Z</dcterms:created>
  <dc:creator>Ardena Bajlo</dc:creator>
  <cp:lastModifiedBy>wsadmin</cp:lastModifiedBy>
  <cp:lastPrinted>2015-10-26T13:37:00Z</cp:lastPrinted>
  <dcterms:modified xmlns:xsi="http://www.w3.org/2001/XMLSchema-instance" xsi:type="dcterms:W3CDTF">2016-05-05T11:16:00Z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