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269f6" w14:paraId="df269f6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1B3AB3">
        <w:t>38</w:t>
      </w:r>
      <w:r w:rsidR="00DC7E0D">
        <w:t>6</w:t>
      </w:r>
      <w:r w:rsidR="00245588">
        <w:t>/16-</w:t>
      </w:r>
      <w:r w:rsidR="001B3AB3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DC7E0D">
        <w:t>QUARTUS d.o.o., Zadar, Put kotarskih serdara 38 B, Zadar, OIB: 98437092988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6B178D">
        <w:t>21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F0618A">
        <w:t>QUARTUS d.o.o., Zadar, Put kotarskih serdara 38 B, Zadar, OIB: 98437092988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50074C" w:rsidP="00A70A5D" w:rsidR="00A70A5D">
      <w:pPr>
        <w:jc w:val="center"/>
      </w:pPr>
      <w:r>
        <w:t>19.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F0618A">
        <w:t>10</w:t>
      </w:r>
      <w:r w:rsidR="00A70A5D">
        <w:t>,</w:t>
      </w:r>
      <w:r w:rsidR="00F0618A">
        <w:t>55</w:t>
      </w:r>
      <w:r w:rsidR="00A70A5D" w:rsidRPr="00F60CD9">
        <w:t xml:space="preserve"> sati kod ovog suda, Ulica Franje Tuđmana br. 35, sudnica br, </w:t>
      </w:r>
      <w:r w:rsidR="00A70A5D">
        <w:t>26/</w:t>
      </w:r>
      <w:r w:rsidR="00A70A5D" w:rsidRPr="00F60CD9">
        <w:t>I.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50074C" w:rsidP="00A70A5D" w:rsidR="00A70A5D">
      <w:pPr>
        <w:pStyle w:val="Odlomakpopisa"/>
        <w:ind w:left="0"/>
        <w:jc w:val="center"/>
      </w:pPr>
      <w:r>
        <w:t>19.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6B178D">
        <w:t>11</w:t>
      </w:r>
      <w:r w:rsidR="00B26EB5">
        <w:t>,</w:t>
      </w:r>
      <w:r w:rsidR="00F0618A">
        <w:t>00</w:t>
      </w:r>
      <w:r w:rsidR="00631438" w:rsidRPr="00F60CD9">
        <w:t xml:space="preserve"> </w:t>
      </w:r>
      <w:r w:rsidR="00A70A5D" w:rsidRPr="00F60CD9">
        <w:t xml:space="preserve">sati kod ovog suda, Ulica Franje Tuđmana br. 35, sudnica br, </w:t>
      </w:r>
      <w:r w:rsidR="00A70A5D">
        <w:t>26/</w:t>
      </w:r>
      <w:r w:rsidR="00A70A5D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F0618A">
        <w:t>QUARTUS d.o.o., Zadar</w:t>
      </w:r>
      <w:r w:rsidR="00ED6162" w:rsidRPr="004E0D54">
        <w:t>, navodeći da</w:t>
      </w:r>
      <w:r w:rsidR="00245588">
        <w:t xml:space="preserve"> dužnik na dan </w:t>
      </w:r>
      <w:r w:rsidR="00F0618A">
        <w:t>15. ožujka</w:t>
      </w:r>
      <w:r w:rsidR="0016449D">
        <w:t xml:space="preserve"> 2016</w:t>
      </w:r>
      <w:r w:rsidR="00245588">
        <w:t xml:space="preserve">. u Očevidniku redoslijeda osnova za plaćanje ima evidentirane neizvršene osnove za plaćanje u neprekinutom razdoblju od </w:t>
      </w:r>
      <w:r w:rsidR="00F0618A">
        <w:t>120</w:t>
      </w:r>
      <w:r w:rsidR="00245588">
        <w:t xml:space="preserve"> dan</w:t>
      </w:r>
      <w:r w:rsidR="0044566F">
        <w:t>a</w:t>
      </w:r>
      <w:r w:rsidR="00245588">
        <w:t xml:space="preserve"> </w:t>
      </w:r>
      <w:r w:rsidR="00245588" w:rsidRPr="00067D16">
        <w:t xml:space="preserve">u iznosu od </w:t>
      </w:r>
      <w:r w:rsidR="00F0618A">
        <w:t>178.337,15</w:t>
      </w:r>
      <w:r w:rsidR="00245588" w:rsidRPr="00067D16">
        <w:t xml:space="preserve"> kun</w:t>
      </w:r>
      <w:r w:rsidR="0016449D">
        <w:t>a</w:t>
      </w:r>
      <w:r w:rsidR="00673D65">
        <w:t xml:space="preserve">, te da ima </w:t>
      </w:r>
      <w:r w:rsidR="0016449D">
        <w:t>jednog</w:t>
      </w:r>
      <w:r w:rsidR="00673D65">
        <w:t xml:space="preserve"> zaposlenika</w:t>
      </w:r>
      <w:r w:rsidR="00245588">
        <w:t xml:space="preserve">.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6B178D">
        <w:t>21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F0618A">
        <w:t>QUARTUS d.o.o., Zadar</w:t>
      </w:r>
      <w:r w:rsidR="00F0618A" w:rsidRPr="00F60CD9">
        <w:t xml:space="preserve"> </w:t>
      </w:r>
      <w:r w:rsidR="0020610B" w:rsidRPr="00F60CD9">
        <w:t>i za član</w:t>
      </w:r>
      <w:r w:rsidR="00F0618A">
        <w:t>A</w:t>
      </w:r>
      <w:r w:rsidR="0020610B" w:rsidRPr="00F60CD9">
        <w:t xml:space="preserve"> uprave s upozorenjem</w:t>
      </w:r>
    </w:p>
    <w:p w:rsidRDefault="00F0618A" w:rsidP="00E73C36" w:rsidR="0020610B" w:rsidRPr="006B178D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MLADEN ARBANAS iz Zadra,</w:t>
      </w:r>
      <w:r w:rsidRPr="00257248">
        <w:t xml:space="preserve"> </w:t>
      </w:r>
      <w:r w:rsidRPr="00257248">
        <w:rPr>
          <w:szCs w:val="24"/>
        </w:rPr>
        <w:t>Put kotarskih serdara 38</w:t>
      </w:r>
      <w:r>
        <w:rPr>
          <w:szCs w:val="24"/>
        </w:rPr>
        <w:t>/</w:t>
      </w:r>
      <w:r w:rsidRPr="00257248">
        <w:rPr>
          <w:szCs w:val="24"/>
        </w:rPr>
        <w:t>B</w:t>
      </w:r>
      <w:r w:rsidR="00245588">
        <w:t xml:space="preserve"> </w:t>
      </w:r>
      <w:r w:rsidR="00F60CD9">
        <w:t>-</w:t>
      </w:r>
      <w:r w:rsidR="00012186">
        <w:t xml:space="preserve"> uz upozorenje na adresu 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438" w:rsidP="003C6ABB" w:rsidR="003C6ABB" w:rsidRPr="00F60CD9">
    <w:pPr>
      <w:jc w:val="right"/>
    </w:pPr>
    <w:r>
      <w:fldChar w:fldCharType="begin"/>
    </w:r>
    <w:r>
      <w:instrText>PAGE   \* MERGEFORMAT</w:instrText>
    </w:r>
    <w:r>
      <w:fldChar w:fldCharType="separate"/>
    </w:r>
    <w:r w:rsidR="00074DA1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</w:r>
    <w:r w:rsidR="003C6ABB">
      <w:t>Posl. br.: 1 St-</w:t>
    </w:r>
    <w:r w:rsidR="001303E2">
      <w:t>38</w:t>
    </w:r>
    <w:r w:rsidR="00DC7E0D">
      <w:t>6</w:t>
    </w:r>
    <w:r w:rsidR="001B3AB3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4DA1"/>
    <w:rsid w:val="00075671"/>
    <w:rsid w:val="000836F8"/>
    <w:rsid w:val="00087DAF"/>
    <w:rsid w:val="000935B7"/>
    <w:rsid w:val="0009381E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C7E0D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3C36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618A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74D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4D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4D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4D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4D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74D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4D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4D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4D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4D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St-386/2016</izvorni_sadrzaj>
    <derivirana_varijabla naziv="DomainObject.Predmet.OznakaBroj_1">St-386/2016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QUARTUS d.o.o. za turizam, ugostiteljstvo i poslovne usluge</izvorni_sadrzaj>
    <derivirana_varijabla naziv="DomainObject.Predmet.ProtustrankaFormated_1">  QUARTUS d.o.o. za turizam, ugostiteljstvo i poslovne usluge</derivirana_varijabla>
  </DomainObject.Predmet.ProtustrankaFormated>
  <DomainObject.Predmet.ProtustrankaFormatedOIB>
    <izvorni_sadrzaj>  QUARTUS d.o.o. za turizam, ugostiteljstvo i poslovne usluge, OIB 98437092988</izvorni_sadrzaj>
    <derivirana_varijabla naziv="DomainObject.Predmet.ProtustrankaFormatedOIB_1">  QUARTUS d.o.o. za turizam, ugostiteljstvo i poslovne usluge, OIB 98437092988</derivirana_varijabla>
  </DomainObject.Predmet.ProtustrankaFormatedOIB>
  <DomainObject.Predmet.ProtustrankaFormatedWithAdress>
    <izvorni_sadrzaj> QUARTUS d.o.o. za turizam, ugostiteljstvo i poslovne usluge, Put kotarskih serdara 38 B, 23000 Zadar</izvorni_sadrzaj>
    <derivirana_varijabla naziv="DomainObject.Predmet.ProtustrankaFormatedWithAdress_1"> QUARTUS d.o.o. za turizam, ugostiteljstvo i poslovne usluge, Put kotarskih serdara 38 B, 23000 Zadar</derivirana_varijabla>
  </DomainObject.Predmet.ProtustrankaFormatedWithAdress>
  <DomainObject.Predmet.ProtustrankaFormatedWithAdressOIB>
    <izvorni_sadrzaj> QUARTUS d.o.o. za turizam, ugostiteljstvo i poslovne usluge, OIB 98437092988, Put kotarskih serdara 38 B, 23000 Zadar</izvorni_sadrzaj>
    <derivirana_varijabla naziv="DomainObject.Predmet.ProtustrankaFormatedWithAdressOIB_1"> QUARTUS d.o.o. za turizam, ugostiteljstvo i poslovne usluge, OIB 98437092988, Put kotarskih serdara 38 B, 23000 Zadar</derivirana_varijabla>
  </DomainObject.Predmet.ProtustrankaFormatedWithAdressOIB>
  <DomainObject.Predmet.ProtustrankaWithAdress>
    <izvorni_sadrzaj>QUARTUS d.o.o. za turizam, ugostiteljstvo i poslovne usluge Put kotarskih serdara 38 B, 23000 Zadar</izvorni_sadrzaj>
    <derivirana_varijabla naziv="DomainObject.Predmet.ProtustrankaWithAdress_1">QUARTUS d.o.o. za turizam, ugostiteljstvo i poslovne usluge Put kotarskih serdara 38 B, 23000 Zadar</derivirana_varijabla>
  </DomainObject.Predmet.ProtustrankaWithAdress>
  <DomainObject.Predmet.ProtustrankaWithAdressOIB>
    <izvorni_sadrzaj>QUARTUS d.o.o. za turizam, ugostiteljstvo i poslovne usluge, OIB 98437092988, Put kotarskih serdara 38 B, 23000 Zadar</izvorni_sadrzaj>
    <derivirana_varijabla naziv="DomainObject.Predmet.ProtustrankaWithAdressOIB_1">QUARTUS d.o.o. za turizam, ugostiteljstvo i poslovne usluge, OIB 98437092988, Put kotarskih serdara 38 B, 23000 Zadar</derivirana_varijabla>
  </DomainObject.Predmet.ProtustrankaWithAdressOIB>
  <DomainObject.Predmet.ProtustrankaNazivFormated>
    <izvorni_sadrzaj>QUARTUS d.o.o. za turizam, ugostiteljstvo i poslovne usluge</izvorni_sadrzaj>
    <derivirana_varijabla naziv="DomainObject.Predmet.ProtustrankaNazivFormated_1">QUARTUS d.o.o. za turizam, ugostiteljstvo i poslovne usluge</derivirana_varijabla>
  </DomainObject.Predmet.ProtustrankaNazivFormated>
  <DomainObject.Predmet.ProtustrankaNazivFormatedOIB>
    <izvorni_sadrzaj>QUARTUS d.o.o. za turizam, ugostiteljstvo i poslovne usluge, OIB 98437092988</izvorni_sadrzaj>
    <derivirana_varijabla naziv="DomainObject.Predmet.ProtustrankaNazivFormatedOIB_1">QUARTUS d.o.o. za turizam, ugostiteljstvo i poslovne usluge, OIB 98437092988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178337.15</izvorni_sadrzaj>
    <derivirana_varijabla naziv="DomainObject.Predmet.TrenutnaVrijednost_1">178337.15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QUARTUS d.o.o. za turizam, ugostiteljstvo i poslovne usluge</item>
    </izvorni_sadrzaj>
    <derivirana_varijabla naziv="DomainObject.Predmet.ProtuStrankaListFormated_1">
      <item>QUARTUS d.o.o. za turizam, ugostiteljstvo i poslovne usluge</item>
    </derivirana_varijabla>
  </DomainObject.Predmet.ProtuStrankaListFormated>
  <DomainObject.Predmet.ProtuStrankaListFormatedOIB>
    <izvorni_sadrzaj>
      <item>QUARTUS d.o.o. za turizam, ugostiteljstvo i poslovne usluge, OIB 98437092988</item>
    </izvorni_sadrzaj>
    <derivirana_varijabla naziv="DomainObject.Predmet.ProtuStrankaListFormatedOIB_1">
      <item>QUARTUS d.o.o. za turizam, ugostiteljstvo i poslovne usluge, OIB 98437092988</item>
    </derivirana_varijabla>
  </DomainObject.Predmet.ProtuStrankaListFormatedOIB>
  <DomainObject.Predmet.ProtuStrankaListFormatedWithAdress>
    <izvorni_sadrzaj>
      <item>QUARTUS d.o.o. za turizam, ugostiteljstvo i poslovne usluge, Put kotarskih serdara 38 B, 23000 Zadar</item>
    </izvorni_sadrzaj>
    <derivirana_varijabla naziv="DomainObject.Predmet.ProtuStrankaListFormatedWithAdress_1">
      <item>QUARTUS d.o.o. za turizam, ugostiteljstvo i poslovne usluge, Put kotarskih serdara 38 B, 23000 Zadar</item>
    </derivirana_varijabla>
  </DomainObject.Predmet.ProtuStrankaListFormatedWithAdress>
  <DomainObject.Predmet.ProtuStrankaListFormatedWithAdressOIB>
    <izvorni_sadrzaj>
      <item>QUARTUS d.o.o. za turizam, ugostiteljstvo i poslovne usluge, OIB 98437092988, Put kotarskih serdara 38 B, 23000 Zadar</item>
    </izvorni_sadrzaj>
    <derivirana_varijabla naziv="DomainObject.Predmet.ProtuStrankaListFormatedWithAdressOIB_1">
      <item>QUARTUS d.o.o. za turizam, ugostiteljstvo i poslovne usluge, OIB 98437092988, Put kotarskih serdara 38 B, 23000 Zadar</item>
    </derivirana_varijabla>
  </DomainObject.Predmet.ProtuStrankaListFormatedWithAdressOIB>
  <DomainObject.Predmet.ProtuStrankaListNazivFormated>
    <izvorni_sadrzaj>
      <item>QUARTUS d.o.o. za turizam, ugostiteljstvo i poslovne usluge</item>
    </izvorni_sadrzaj>
    <derivirana_varijabla naziv="DomainObject.Predmet.ProtuStrankaListNazivFormated_1">
      <item>QUARTUS d.o.o. za turizam, ugostiteljstvo i poslovne usluge</item>
    </derivirana_varijabla>
  </DomainObject.Predmet.ProtuStrankaListNazivFormated>
  <DomainObject.Predmet.ProtuStrankaListNazivFormatedOIB>
    <izvorni_sadrzaj>
      <item>QUARTUS d.o.o. za turizam, ugostiteljstvo i poslovne usluge, OIB 98437092988</item>
    </izvorni_sadrzaj>
    <derivirana_varijabla naziv="DomainObject.Predmet.ProtuStrankaListNazivFormatedOIB_1">
      <item>QUARTUS d.o.o. za turizam, ugostiteljstvo i poslovne usluge, OIB 98437092988</item>
    </derivirana_varijabla>
  </DomainObject.Predmet.ProtuStrankaListNazivFormatedOIB>
  <DomainObject.Predmet.OstaliListFormated>
    <izvorni_sadrzaj>
      <item>Mladen Arbanas</item>
    </izvorni_sadrzaj>
    <derivirana_varijabla naziv="DomainObject.Predmet.OstaliListFormated_1">
      <item>Mladen Arbanas</item>
    </derivirana_varijabla>
  </DomainObject.Predmet.OstaliListFormated>
  <DomainObject.Predmet.OstaliListFormatedOIB>
    <izvorni_sadrzaj>
      <item>Mladen Arbanas, OIB 35384156342</item>
    </izvorni_sadrzaj>
    <derivirana_varijabla naziv="DomainObject.Predmet.OstaliListFormatedOIB_1">
      <item>Mladen Arbanas, OIB 35384156342</item>
    </derivirana_varijabla>
  </DomainObject.Predmet.OstaliListFormatedOIB>
  <DomainObject.Predmet.OstaliListFormatedWithAdress>
    <izvorni_sadrzaj>
      <item>Mladen Arbanas, Put Kotarskih Serdara 38b, 23000 Zadar</item>
    </izvorni_sadrzaj>
    <derivirana_varijabla naziv="DomainObject.Predmet.OstaliListFormatedWithAdress_1">
      <item>Mladen Arbanas, Put Kotarskih Serdara 38b, 23000 Zadar</item>
    </derivirana_varijabla>
  </DomainObject.Predmet.OstaliListFormatedWithAdress>
  <DomainObject.Predmet.OstaliListFormatedWithAdressOIB>
    <izvorni_sadrzaj>
      <item>Mladen Arbanas, OIB 35384156342, Put Kotarskih Serdara 38b, 23000 Zadar</item>
    </izvorni_sadrzaj>
    <derivirana_varijabla naziv="DomainObject.Predmet.OstaliListFormatedWithAdressOIB_1">
      <item>Mladen Arbanas, OIB 35384156342, Put Kotarskih Serdara 38b, 23000 Zadar</item>
    </derivirana_varijabla>
  </DomainObject.Predmet.OstaliListFormatedWithAdressOIB>
  <DomainObject.Predmet.OstaliListNazivFormated>
    <izvorni_sadrzaj>
      <item>Mladen Arbanas</item>
    </izvorni_sadrzaj>
    <derivirana_varijabla naziv="DomainObject.Predmet.OstaliListNazivFormated_1">
      <item>Mladen Arbanas</item>
    </derivirana_varijabla>
  </DomainObject.Predmet.OstaliListNazivFormated>
  <DomainObject.Predmet.OstaliListNazivFormatedOIB>
    <izvorni_sadrzaj>
      <item>Mladen Arbanas, OIB 35384156342</item>
    </izvorni_sadrzaj>
    <derivirana_varijabla naziv="DomainObject.Predmet.OstaliListNazivFormatedOIB_1">
      <item>Mladen Arbanas, OIB 35384156342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QUARTUS d.o.o. za turizam, ugostiteljstvo i poslovne usluge</izvorni_sadrzaj>
    <derivirana_varijabla naziv="DomainObject.Predmet.ProtustrankaIDrugi_1">QUARTUS d.o.o. za turizam, ugostiteljstvo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QUARTUS d.o.o. za turizam, ugostiteljstvo i poslovne usluge, OIB 98437092988, Put kotarskih serdara 38 B, 23000 Zadar</izvorni_sadrzaj>
    <derivirana_varijabla naziv="DomainObject.Predmet.ProtustrankaIDrugiAdressOIB_1">QUARTUS d.o.o. za turizam, ugostiteljstvo i poslovne usluge, OIB 98437092988, Put kotarskih serdara 38 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QUARTUS d.o.o. za turizam, ugostiteljstvo i poslovne usluge</item>
      <item>Mladen Arbanas</item>
    </izvorni_sadrzaj>
    <derivirana_varijabla naziv="DomainObject.Predmet.SudioniciListNaziv_1">
      <item>FINA</item>
      <item>QUARTUS d.o.o. za turizam, ugostiteljstvo i poslovne usluge</item>
      <item>Mladen Arbanas</item>
    </derivirana_varijabla>
  </DomainObject.Predmet.SudioniciListNaziv>
  <DomainObject.Predmet.SudioniciListAdressOIB>
    <izvorni_sadrzaj>
      <item>FINA, OIB 85821130368</item>
      <item>QUARTUS d.o.o. za turizam, ugostiteljstvo i poslovne usluge, OIB 98437092988, Put kotarskih serdara 38 B,23000 Zadar</item>
      <item>Mladen Arbanas, OIB 35384156342, Put Kotarskih Serdara 38b,23000 Zadar</item>
    </izvorni_sadrzaj>
    <derivirana_varijabla naziv="DomainObject.Predmet.SudioniciListAdressOIB_1">
      <item>FINA, OIB 85821130368</item>
      <item>QUARTUS d.o.o. za turizam, ugostiteljstvo i poslovne usluge, OIB 98437092988, Put kotarskih serdara 38 B,23000 Zadar</item>
      <item>Mladen Arbanas, OIB 35384156342, Put Kotarskih Serdara 38b,23000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98437092988</item>
      <item>, OIB 35384156342</item>
    </izvorni_sadrzaj>
    <derivirana_varijabla naziv="DomainObject.Predmet.SudioniciListNazivOIB_1">
      <item>, OIB 85821130368</item>
      <item>, OIB 98437092988</item>
      <item>, OIB 35384156342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D5E7EE-ECC6-4A53-9907-1294442B80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358</properties:Words>
  <properties:Characters>1880</properties:Characters>
  <properties:Lines>76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2016-03-21T07:41:00Z</dcterms:created>
  <dc:creator>Administrator</dc:creator>
  <cp:lastModifiedBy>wsadmin</cp:lastModifiedBy>
  <cp:lastPrinted>2016-03-18T09:50:00Z</cp:lastPrinted>
  <dcterms:modified xmlns:xsi="http://www.w3.org/2001/XMLSchema-instance" xsi:type="dcterms:W3CDTF">2016-03-21T14:08:00Z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