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3ff8" w14:paraId="ff13ff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A0611">
        <w:rPr>
          <w:lang w:val="hr-HR"/>
        </w:rPr>
        <w:t>24</w:t>
      </w:r>
      <w:r w:rsidR="002D1C57">
        <w:rPr>
          <w:lang w:val="hr-HR"/>
        </w:rPr>
        <w:t>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6321DA">
        <w:rPr>
          <w:lang w:val="hr-HR"/>
        </w:rPr>
        <w:t xml:space="preserve">NEMČIĆ TIM jednostavno društvo s ograničenom odgovornošću za trgovinu i usluge, Bjelovar, Petra Biškupa 152,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6321DA">
        <w:rPr>
          <w:lang w:val="hr-HR"/>
        </w:rPr>
        <w:t>88547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6321DA">
        <w:rPr>
          <w:lang w:val="hr-HR"/>
        </w:rPr>
        <w:t>01965951416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6321DA">
        <w:rPr>
          <w:lang w:val="hr-HR"/>
        </w:rPr>
        <w:t>24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B0F4B">
        <w:rPr>
          <w:lang w:val="hr-HR"/>
        </w:rPr>
        <w:t>21.650,12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9B0F4B">
        <w:rPr>
          <w:lang w:val="hr-HR"/>
        </w:rPr>
        <w:t xml:space="preserve">Darko Nemčić, Bjelovar, Matije Gupca 26, </w:t>
      </w:r>
      <w:r w:rsidR="0056379B">
        <w:rPr>
          <w:lang w:val="hr-HR"/>
        </w:rPr>
        <w:t xml:space="preserve">OIB: </w:t>
      </w:r>
      <w:r w:rsidR="009B0F4B">
        <w:rPr>
          <w:lang w:val="hr-HR"/>
        </w:rPr>
        <w:t>23512455927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817E9">
        <w:rPr>
          <w:lang w:val="hr-HR"/>
        </w:rPr>
        <w:t>18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3817E9">
        <w:rPr>
          <w:lang w:val="hr-HR"/>
        </w:rPr>
        <w:t>18.1.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5CD" w:rsidR="007D55CD">
      <w:r>
        <w:separator/>
      </w:r>
    </w:p>
  </w:endnote>
  <w:endnote w:id="0" w:type="continuationSeparator">
    <w:p w:rsidRDefault="007D55CD" w:rsidR="007D5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5CD" w:rsidR="007D55CD">
      <w:r>
        <w:separator/>
      </w:r>
    </w:p>
  </w:footnote>
  <w:footnote w:id="0" w:type="continuationSeparator">
    <w:p w:rsidRDefault="007D55CD" w:rsidR="007D55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1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6293E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1A5"/>
    <w:rsid w:val="00284F06"/>
    <w:rsid w:val="00291280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B7E8E"/>
    <w:rsid w:val="004C14EC"/>
    <w:rsid w:val="004D07A7"/>
    <w:rsid w:val="004D4755"/>
    <w:rsid w:val="004F0FEA"/>
    <w:rsid w:val="004F67AC"/>
    <w:rsid w:val="00504309"/>
    <w:rsid w:val="0051289C"/>
    <w:rsid w:val="00521850"/>
    <w:rsid w:val="0052619D"/>
    <w:rsid w:val="0056379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5F6DCC"/>
    <w:rsid w:val="00605F99"/>
    <w:rsid w:val="006107FD"/>
    <w:rsid w:val="00617995"/>
    <w:rsid w:val="006321DA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05994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D55CD"/>
    <w:rsid w:val="007E07AB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0611"/>
    <w:rsid w:val="009A4DD0"/>
    <w:rsid w:val="009A6133"/>
    <w:rsid w:val="009B0F4B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2EA2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EF181D"/>
    <w:rsid w:val="00EF71AD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1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1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St-24/2016-2</izvorni_sadrzaj>
    <derivirana_varijabla naziv="DomainObject.Oznaka_1">St-24/2016-2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NEMČIĆ TIM jednostavno društvo s ograničenom odgovornošću za trgovinu i usluge, Bjelovar</izvorni_sadrzaj>
    <derivirana_varijabla naziv="DomainObject.Predmet.ProtustrankaFormated_1">  NEMČIĆ TIM jednostavno društvo s ograničenom odgovornošću za trgovinu i usluge, Bjelovar</derivirana_varijabla>
  </DomainObject.Predmet.ProtustrankaFormated>
  <DomainObject.Predmet.ProtustrankaFormatedOIB>
    <izvorni_sadrzaj>  NEMČIĆ TIM jednostavno društvo s ograničenom odgovornošću za trgovinu i usluge, Bjelovar, OIB 01965951416</izvorni_sadrzaj>
    <derivirana_varijabla naziv="DomainObject.Predmet.ProtustrankaFormatedOIB_1">  NEMČIĆ TIM jednostavno društvo s ograničenom odgovornošću za trgovinu i usluge, Bjelovar, OIB 01965951416</derivirana_varijabla>
  </DomainObject.Predmet.ProtustrankaFormatedOIB>
  <DomainObject.Predmet.ProtustrankaFormatedWithAdress>
    <izvorni_sadrzaj> NEMČIĆ TIM jednostavno društvo s ograničenom odgovornošću za trgovinu i usluge, Bjelovar, Petra Biškupa 152, 43000 Bjelovar</izvorni_sadrzaj>
    <derivirana_varijabla naziv="DomainObject.Predmet.ProtustrankaFormatedWithAdress_1"> NEMČIĆ TIM jednostavno društvo s ograničenom odgovornošću za trgovinu i usluge, Bjelovar, Petra Biškupa 152, 43000 Bjelovar</derivirana_varijabla>
  </DomainObject.Predmet.ProtustrankaFormatedWithAdress>
  <DomainObject.Predmet.ProtustrankaFormatedWithAdressOIB>
    <izvorni_sadrzaj> NEMČIĆ TIM jednostavno društvo s ograničenom odgovornošću za trgovinu i usluge, Bjelovar, OIB 01965951416, Petra Biškupa 152, 43000 Bjelovar</izvorni_sadrzaj>
    <derivirana_varijabla naziv="DomainObject.Predmet.ProtustrankaFormatedWithAdressOIB_1"> NEMČIĆ TIM jednostavno društvo s ograničenom odgovornošću za trgovinu i usluge, Bjelovar, OIB 01965951416, Petra Biškupa 152, 43000 Bjelovar</derivirana_varijabla>
  </DomainObject.Predmet.ProtustrankaFormatedWithAdressOIB>
  <DomainObject.Predmet.ProtustrankaWithAdress>
    <izvorni_sadrzaj>NEMČIĆ TIM jednostavno društvo s ograničenom odgovornošću za trgovinu i usluge, Bjelovar Petra Biškupa 152, 43000 Bjelovar</izvorni_sadrzaj>
    <derivirana_varijabla naziv="DomainObject.Predmet.ProtustrankaWithAdress_1">NEMČIĆ TIM jednostavno društvo s ograničenom odgovornošću za trgovinu i usluge, Bjelovar Petra Biškupa 152, 43000 Bjelovar</derivirana_varijabla>
  </DomainObject.Predmet.ProtustrankaWithAdress>
  <DomainObject.Predmet.ProtustrankaWithAdressOIB>
    <izvorni_sadrzaj>NEMČIĆ TIM jednostavno društvo s ograničenom odgovornošću za trgovinu i usluge, Bjelovar, OIB 01965951416, Petra Biškupa 152, 43000 Bjelovar</izvorni_sadrzaj>
    <derivirana_varijabla naziv="DomainObject.Predmet.ProtustrankaWithAdressOIB_1">NEMČIĆ TIM jednostavno društvo s ograničenom odgovornošću za trgovinu i usluge, Bjelovar, OIB 01965951416, Petra Biškupa 152, 43000 Bjelovar</derivirana_varijabla>
  </DomainObject.Predmet.ProtustrankaWithAdressOIB>
  <DomainObject.Predmet.ProtustrankaNazivFormated>
    <izvorni_sadrzaj>NEMČIĆ TIM jednostavno društvo s ograničenom odgovornošću za trgovinu i usluge, Bjelovar</izvorni_sadrzaj>
    <derivirana_varijabla naziv="DomainObject.Predmet.ProtustrankaNazivFormated_1">NEMČIĆ TIM jednostavno društvo s ograničenom odgovornošću za trgovinu i usluge, Bjelovar</derivirana_varijabla>
  </DomainObject.Predmet.ProtustrankaNazivFormated>
  <DomainObject.Predmet.ProtustrankaNazivFormatedOIB>
    <izvorni_sadrzaj>NEMČIĆ TIM jednostavno društvo s ograničenom odgovornošću za trgovinu i usluge, Bjelovar, OIB 01965951416</izvorni_sadrzaj>
    <derivirana_varijabla naziv="DomainObject.Predmet.ProtustrankaNazivFormatedOIB_1">NEMČIĆ TIM jednostavno društvo s ograničenom odgovornošću za trgovinu i usluge, Bjelovar, OIB 01965951416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NEMČIĆ TIM jednostavno društvo s ograničenom odgovornošću za trgovinu i usluge, Bjelovar</item>
    </izvorni_sadrzaj>
    <derivirana_varijabla naziv="DomainObject.Predmet.ProtuStrankaListFormated_1">
      <item>NEMČIĆ TIM jednostavno društvo s ograničenom odgovornošću za trgovinu i usluge, Bjelovar</item>
    </derivirana_varijabla>
  </DomainObject.Predmet.ProtuStrankaListFormated>
  <DomainObject.Predmet.ProtuStrankaListFormatedOIB>
    <izvorni_sadrzaj>
      <item>NEMČIĆ TIM jednostavno društvo s ograničenom odgovornošću za trgovinu i usluge, Bjelovar, OIB 01965951416</item>
    </izvorni_sadrzaj>
    <derivirana_varijabla naziv="DomainObject.Predmet.ProtuStrankaListFormatedOIB_1">
      <item>NEMČIĆ TIM jednostavno društvo s ograničenom odgovornošću za trgovinu i usluge, Bjelovar, OIB 01965951416</item>
    </derivirana_varijabla>
  </DomainObject.Predmet.ProtuStrankaListFormatedOIB>
  <DomainObject.Predmet.ProtuStrankaListFormatedWithAdress>
    <izvorni_sadrzaj>
      <item>NEMČIĆ TIM jednostavno društvo s ograničenom odgovornošću za trgovinu i usluge, Bjelovar, Petra Biškupa 152, 43000 Bjelovar</item>
    </izvorni_sadrzaj>
    <derivirana_varijabla naziv="DomainObject.Predmet.ProtuStrankaListFormatedWithAdress_1">
      <item>NEMČIĆ TIM jednostavno društvo s ograničenom odgovornošću za trgovinu i usluge, Bjelovar, Petra Biškupa 152, 43000 Bjelovar</item>
    </derivirana_varijabla>
  </DomainObject.Predmet.ProtuStrankaListFormatedWithAdress>
  <DomainObject.Predmet.ProtuStrankaListFormatedWithAdressOIB>
    <izvorni_sadrzaj>
      <item>NEMČIĆ TIM jednostavno društvo s ograničenom odgovornošću za trgovinu i usluge, Bjelovar, OIB 01965951416, Petra Biškupa 152, 43000 Bjelovar</item>
    </izvorni_sadrzaj>
    <derivirana_varijabla naziv="DomainObject.Predmet.ProtuStrankaListFormatedWithAdressOIB_1">
      <item>NEMČIĆ TIM jednostavno društvo s ograničenom odgovornošću za trgovinu i usluge, Bjelovar, OIB 01965951416, Petra Biškupa 152, 43000 Bjelovar</item>
    </derivirana_varijabla>
  </DomainObject.Predmet.ProtuStrankaListFormatedWithAdressOIB>
  <DomainObject.Predmet.ProtuStrankaListNazivFormated>
    <izvorni_sadrzaj>
      <item>NEMČIĆ TIM jednostavno društvo s ograničenom odgovornošću za trgovinu i usluge, Bjelovar</item>
    </izvorni_sadrzaj>
    <derivirana_varijabla naziv="DomainObject.Predmet.ProtuStrankaListNazivFormated_1">
      <item>NEMČIĆ TIM jednostavno društvo s ograničenom odgovornošću za trgovinu i usluge, Bjelovar</item>
    </derivirana_varijabla>
  </DomainObject.Predmet.ProtuStrankaListNazivFormated>
  <DomainObject.Predmet.ProtuStrankaListNazivFormatedOIB>
    <izvorni_sadrzaj>
      <item>NEMČIĆ TIM jednostavno društvo s ograničenom odgovornošću za trgovinu i usluge, Bjelovar, OIB 01965951416</item>
    </izvorni_sadrzaj>
    <derivirana_varijabla naziv="DomainObject.Predmet.ProtuStrankaListNazivFormatedOIB_1">
      <item>NEMČIĆ TIM jednostavno društvo s ograničenom odgovornošću za trgovinu i usluge, Bjelovar, OIB 01965951416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St-24/2016-2</izvorni_sadrzaj>
    <derivirana_varijabla naziv="DomainObject.PoslovniBrojDokumenta_1">St-24/2016-2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NEMČIĆ TIM jednostavno društvo s ograničenom odgovornošću za trgovinu i usluge, Bjelovar</izvorni_sadrzaj>
    <derivirana_varijabla naziv="DomainObject.Predmet.ProtustrankaIDrugi_1">NEMČIĆ TIM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NEMČIĆ TIM jednostavno društvo s ograničenom odgovornošću za trgovinu i usluge, Bjelovar, OIB 01965951416, Petra Biškupa 152, 43000 Bjelovar</izvorni_sadrzaj>
    <derivirana_varijabla naziv="DomainObject.Predmet.ProtustrankaIDrugiAdressOIB_1">NEMČIĆ TIM jednostavno društvo s ograničenom odgovornošću za trgovinu i usluge, Bjelovar, OIB 01965951416, Petra Biškupa 152,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NEMČIĆ TIM jednostavno društvo s ograničenom odgovornošću za trgovinu i usluge, Bjelovar</item>
    </izvorni_sadrzaj>
    <derivirana_varijabla naziv="DomainObject.Predmet.SudioniciListNaziv_1">
      <item>FINA, RC ZAGREB, Podružnica Bjelovar</item>
      <item>NEMČIĆ TIM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NEMČIĆ TIM jednostavno društvo s ograničenom odgovornošću za trgovinu i usluge, Bjelovar, OIB 01965951416, Petra Biškupa 152,43000 Bjelovar</item>
    </izvorni_sadrzaj>
    <derivirana_varijabla naziv="DomainObject.Predmet.SudioniciListAdressOIB_1">
      <item>FINA, RC ZAGREB, Podružnica Bjelovar, OIB 85821130368, F. Supila 4,43000 Bjelovar</item>
      <item>NEMČIĆ TIM jednostavno društvo s ograničenom odgovornošću za trgovinu i usluge, Bjelovar, OIB 01965951416, Petra Biškupa 152,43000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01965951416</item>
    </izvorni_sadrzaj>
    <derivirana_varijabla naziv="DomainObject.Predmet.SudioniciListNazivOIB_1">
      <item>, OIB 85821130368</item>
      <item>, OIB 01965951416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1738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2016-01-18T10:08:00Z</dcterms:created>
  <dc:creator>ssabljic</dc:creator>
  <cp:lastModifiedBy>Suzana Sabljić</cp:lastModifiedBy>
  <cp:lastPrinted>2016-01-18T10:03:00Z</cp:lastPrinted>
  <dcterms:modified xmlns:xsi="http://www.w3.org/2001/XMLSchema-instance" xsi:type="dcterms:W3CDTF">2016-01-18T10:12:00Z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