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d296" w14:paraId="d63d296" w:rsidRDefault="00F2467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731520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2467E" w:rsidR="00AE649C" w:rsidRPr="00B76F3C">
      <w:pPr>
        <w:pStyle w:val="NormaleSPIS"/>
        <w:ind w:firstLine="0"/>
      </w:pPr>
    </w:p>
    <w:p w:rsidRDefault="00F2467E" w:rsidP="00F2467E" w:rsidR="00F2467E">
      <w:pPr>
        <w:spacing w:after="0"/>
        <w:jc w:val="both"/>
      </w:pPr>
      <w:r>
        <w:t xml:space="preserve">           Republika Hrvatska</w:t>
      </w:r>
    </w:p>
    <w:p w:rsidRDefault="00F2467E" w:rsidP="00F2467E" w:rsidR="00F2467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2467E" w:rsidP="00F2467E" w:rsidR="00F2467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 xml:space="preserve">       Poslovni broj: 5 St-376/2018-2</w:t>
      </w:r>
    </w:p>
    <w:p w:rsidRDefault="00F2467E" w:rsidP="00F2467E" w:rsidR="00F246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>R J E Š E N J E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Zagreb, Trg svibanjskih žrtava 1995. 1, za otvaranje stečajnog postupka nad dužnikom NEXT LEVEL GEODEZIJA jednostavno društvo s ograničenom odgovornošću za projektiranje i usluge, Zagreb, Pavla Prpića 10, OIB: 07609869556, MBS: 081052790, 17. rujna 2018.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>r i j e š i o  j e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NEXT LEVEL GEODEZIJA jednostavno društvo s ograničenom odgovornošću za projektiranje i usluge, Zagreb, Pavla Prpića 10, OIB: 07609869556, MBS: 081052790.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>2. Dužniku NEXT LEVEL GEODEZIJA j.d.o.o. Zagreb, Pavla Prpića 10, OIB: 07609869556, MBS: 081052790, postavlja se privremeni stečajni upravitelj.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F2467E">
        <w:rPr>
          <w:rFonts w:cs="Times New Roman" w:eastAsia="Times New Roman"/>
          <w:szCs w:val="20"/>
          <w:lang w:eastAsia="hr-HR"/>
        </w:rPr>
        <w:t xml:space="preserve">3. Za privremenog stečajnog upravitelja imenuje se Zdravko Krznar, </w:t>
      </w:r>
      <w:r w:rsidRPr="00F2467E">
        <w:rPr>
          <w:rFonts w:cs="Times New Roman" w:eastAsia="Times New Roman"/>
          <w:noProof/>
          <w:lang w:eastAsia="hr-HR"/>
        </w:rPr>
        <w:t>dipl. ing. strojarstva iz Zagreba, Sveti duh 123, OIB: 50405381305.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26. listopada 2018. u 9,45 sati u ovome sudu u Bjelovaru, Šetalište dr. </w:t>
      </w:r>
      <w:proofErr w:type="spellStart"/>
      <w:r w:rsidRPr="00F2467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2467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2467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2467E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>-zakonski zastupnik dužnika Hrvoje Klarić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>6. Rješenje se dostavlja sudskom registru Trgovačkog suda u Zagrebu.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lastRenderedPageBreak/>
        <w:t>Obrazloženje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8. veljače 2018. podnijela Trgovačkom sudu u Zagrebu prijedlog za otvaranje stečajnog postupka nad dužnikom</w:t>
      </w:r>
      <w:r w:rsidRPr="00F2467E">
        <w:rPr>
          <w:rFonts w:cs="Times New Roman" w:eastAsia="Times New Roman"/>
          <w:szCs w:val="20"/>
          <w:lang w:eastAsia="hr-HR"/>
        </w:rPr>
        <w:t xml:space="preserve"> NEXT LEVEL GEODEZIJA j.d.o.o. Zagreb, Pavla Papića 10, koji je zaprimljen pod brojem St-390/2018. 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St-390/2018 ustupljen je Trgovačkom sudu u Bjelovaru na daljnji postupak. 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 xml:space="preserve"> 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2. veljače 2018. dužnik u Očevidniku redoslijeda osnova za plaćanje imao evidentirane neizvršene osnove za plaćanje u neprekinutom razdoblju od 120 dana, u ukupnom iznosu od 45.760,45 kn. Iz prijedloga proizlazi da je Fina na temelju čl.112. st.5. SZ-a, 2. veljače 2018., dužniku na ime predujma za namirenje troškova stečajnog postupka, zaplijenila novčana sredstva u iznosu od 5.000,00 kn. 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F2467E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>U Bjelovaru 17. rujna 2018.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Sutkinja    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Marija Petrina Kubica v.r.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F2467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2467E" w:rsidP="00F2467E" w:rsidR="00F2467E" w:rsidRPr="00F2467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F2467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2467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</w:t>
      </w:r>
    </w:p>
    <w:p w:rsidRDefault="00F2467E" w:rsidP="00F2467E" w:rsidR="00F2467E" w:rsidRPr="00F2467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467E" w:rsidP="00F2467E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F2467E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sectPr w:rsidSect="00F2467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0292010"/>
      <w:docPartObj>
        <w:docPartGallery w:val="Page Numbers (Top of Page)"/>
        <w:docPartUnique/>
      </w:docPartObj>
    </w:sdtPr>
    <w:sdtContent>
      <w:p w:rsidRDefault="00F2467E" w:rsidP="00F2467E" w:rsidR="00F2467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2467E" w:rsidP="00F2467E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F2467E">
      <w:rPr>
        <w:rFonts w:cs="Times New Roman" w:eastAsia="Times New Roman"/>
        <w:szCs w:val="20"/>
        <w:lang w:eastAsia="hr-HR"/>
      </w:rPr>
      <w:t>Poslovni broj: 5 St-376/2018-2</w:t>
    </w:r>
  </w:p>
  <w:p w:rsidRDefault="00F2467E" w:rsidP="00F2467E" w:rsidR="00F2467E" w:rsidRPr="00F2467E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7E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144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85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St-376/2018-2</izvorni_sadrzaj>
    <derivirana_varijabla naziv="DomainObject.Oznaka_1">St-376/2018-2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St-376/2018</izvorni_sadrzaj>
    <derivirana_varijabla naziv="DomainObject.Predmet.OznakaBroj_1">St-376/2018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NEXT LEVEL GEODEZIJA j.d.o.o.</izvorni_sadrzaj>
    <derivirana_varijabla naziv="DomainObject.Predmet.ProtustrankaFormated_1">  NEXT LEVEL GEODEZIJA j.d.o.o.</derivirana_varijabla>
  </DomainObject.Predmet.ProtustrankaFormated>
  <DomainObject.Predmet.ProtustrankaFormatedOIB>
    <izvorni_sadrzaj>  NEXT LEVEL GEODEZIJA j.d.o.o., OIB 07609869556</izvorni_sadrzaj>
    <derivirana_varijabla naziv="DomainObject.Predmet.ProtustrankaFormatedOIB_1">  NEXT LEVEL GEODEZIJA j.d.o.o., OIB 07609869556</derivirana_varijabla>
  </DomainObject.Predmet.ProtustrankaFormatedOIB>
  <DomainObject.Predmet.ProtustrankaFormatedWithAdress>
    <izvorni_sadrzaj> NEXT LEVEL GEODEZIJA j.d.o.o., Pavla Papića 10, 10000 Zagreb</izvorni_sadrzaj>
    <derivirana_varijabla naziv="DomainObject.Predmet.ProtustrankaFormatedWithAdress_1"> NEXT LEVEL GEODEZIJA j.d.o.o., Pavla Papića 10, 10000 Zagreb</derivirana_varijabla>
  </DomainObject.Predmet.ProtustrankaFormatedWithAdress>
  <DomainObject.Predmet.ProtustrankaFormatedWithAdressOIB>
    <izvorni_sadrzaj> NEXT LEVEL GEODEZIJA j.d.o.o., OIB 07609869556, Pavla Papića 10, 10000 Zagreb</izvorni_sadrzaj>
    <derivirana_varijabla naziv="DomainObject.Predmet.ProtustrankaFormatedWithAdressOIB_1"> NEXT LEVEL GEODEZIJA j.d.o.o., OIB 07609869556, Pavla Papića 10, 10000 Zagreb</derivirana_varijabla>
  </DomainObject.Predmet.ProtustrankaFormatedWithAdressOIB>
  <DomainObject.Predmet.ProtustrankaWithAdress>
    <izvorni_sadrzaj>NEXT LEVEL GEODEZIJA j.d.o.o. Pavla Papića 10, 10000 Zagreb</izvorni_sadrzaj>
    <derivirana_varijabla naziv="DomainObject.Predmet.ProtustrankaWithAdress_1">NEXT LEVEL GEODEZIJA j.d.o.o. Pavla Papića 10, 10000 Zagreb</derivirana_varijabla>
  </DomainObject.Predmet.ProtustrankaWithAdress>
  <DomainObject.Predmet.ProtustrankaWithAdressOIB>
    <izvorni_sadrzaj>NEXT LEVEL GEODEZIJA j.d.o.o., OIB 07609869556, Pavla Papića 10, 10000 Zagreb</izvorni_sadrzaj>
    <derivirana_varijabla naziv="DomainObject.Predmet.ProtustrankaWithAdressOIB_1">NEXT LEVEL GEODEZIJA j.d.o.o., OIB 07609869556, Pavla Papića 10, 10000 Zagreb</derivirana_varijabla>
  </DomainObject.Predmet.ProtustrankaWithAdressOIB>
  <DomainObject.Predmet.ProtustrankaNazivFormated>
    <izvorni_sadrzaj>NEXT LEVEL GEODEZIJA j.d.o.o.</izvorni_sadrzaj>
    <derivirana_varijabla naziv="DomainObject.Predmet.ProtustrankaNazivFormated_1">NEXT LEVEL GEODEZIJA j.d.o.o.</derivirana_varijabla>
  </DomainObject.Predmet.ProtustrankaNazivFormated>
  <DomainObject.Predmet.ProtustrankaNazivFormatedOIB>
    <izvorni_sadrzaj>NEXT LEVEL GEODEZIJA j.d.o.o., OIB 07609869556</izvorni_sadrzaj>
    <derivirana_varijabla naziv="DomainObject.Predmet.ProtustrankaNazivFormatedOIB_1">NEXT LEVEL GEODEZIJA j.d.o.o., OIB 07609869556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NEXT LEVEL GEODEZIJA j.d.o.o.</item>
    </izvorni_sadrzaj>
    <derivirana_varijabla naziv="DomainObject.Predmet.ProtuStrankaListFormated_1">
      <item>NEXT LEVEL GEODEZIJA j.d.o.o.</item>
    </derivirana_varijabla>
  </DomainObject.Predmet.ProtuStrankaListFormated>
  <DomainObject.Predmet.ProtuStrankaListFormatedOIB>
    <izvorni_sadrzaj>
      <item>NEXT LEVEL GEODEZIJA j.d.o.o., OIB 07609869556</item>
    </izvorni_sadrzaj>
    <derivirana_varijabla naziv="DomainObject.Predmet.ProtuStrankaListFormatedOIB_1">
      <item>NEXT LEVEL GEODEZIJA j.d.o.o., OIB 07609869556</item>
    </derivirana_varijabla>
  </DomainObject.Predmet.ProtuStrankaListFormatedOIB>
  <DomainObject.Predmet.ProtuStrankaListFormatedWithAdress>
    <izvorni_sadrzaj>
      <item>NEXT LEVEL GEODEZIJA j.d.o.o., Pavla Papića 10, 10000 Zagreb</item>
    </izvorni_sadrzaj>
    <derivirana_varijabla naziv="DomainObject.Predmet.ProtuStrankaListFormatedWithAdress_1">
      <item>NEXT LEVEL GEODEZIJA j.d.o.o., Pavla Papića 10, 10000 Zagreb</item>
    </derivirana_varijabla>
  </DomainObject.Predmet.ProtuStrankaListFormatedWithAdress>
  <DomainObject.Predmet.ProtuStrankaListFormatedWithAdressOIB>
    <izvorni_sadrzaj>
      <item>NEXT LEVEL GEODEZIJA j.d.o.o., OIB 07609869556, Pavla Papića 10, 10000 Zagreb</item>
    </izvorni_sadrzaj>
    <derivirana_varijabla naziv="DomainObject.Predmet.ProtuStrankaListFormatedWithAdressOIB_1">
      <item>NEXT LEVEL GEODEZIJA j.d.o.o., OIB 07609869556, Pavla Papića 10, 10000 Zagreb</item>
    </derivirana_varijabla>
  </DomainObject.Predmet.ProtuStrankaListFormatedWithAdressOIB>
  <DomainObject.Predmet.ProtuStrankaListNazivFormated>
    <izvorni_sadrzaj>
      <item>NEXT LEVEL GEODEZIJA j.d.o.o.</item>
    </izvorni_sadrzaj>
    <derivirana_varijabla naziv="DomainObject.Predmet.ProtuStrankaListNazivFormated_1">
      <item>NEXT LEVEL GEODEZIJA j.d.o.o.</item>
    </derivirana_varijabla>
  </DomainObject.Predmet.ProtuStrankaListNazivFormated>
  <DomainObject.Predmet.ProtuStrankaListNazivFormatedOIB>
    <izvorni_sadrzaj>
      <item>NEXT LEVEL GEODEZIJA j.d.o.o., OIB 07609869556</item>
    </izvorni_sadrzaj>
    <derivirana_varijabla naziv="DomainObject.Predmet.ProtuStrankaListNazivFormatedOIB_1">
      <item>NEXT LEVEL GEODEZIJA j.d.o.o., OIB 07609869556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St-376/2018-2</izvorni_sadrzaj>
    <derivirana_varijabla naziv="DomainObject.PoslovniBrojDokumenta_1">St-376/2018-2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NEXT LEVEL GEODEZIJA j.d.o.o.</izvorni_sadrzaj>
    <derivirana_varijabla naziv="DomainObject.Predmet.ProtustrankaIDrugi_1">NEXT LEVEL GEODEZIJA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NEXT LEVEL GEODEZIJA j.d.o.o., OIB 07609869556, Pavla Papića 10, 10000 Zagreb</izvorni_sadrzaj>
    <derivirana_varijabla naziv="DomainObject.Predmet.ProtustrankaIDrugiAdressOIB_1">NEXT LEVEL GEODEZIJA j.d.o.o., OIB 07609869556, Pavla Papića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NEXT LEVEL GEODEZIJA j.d.o.o.</item>
      <item>FINA Regionalni centar Zagreb</item>
    </izvorni_sadrzaj>
    <derivirana_varijabla naziv="DomainObject.Predmet.SudioniciListNaziv_1">
      <item>NEXT LEVEL GEODEZIJA j.d.o.o.</item>
      <item>FINA Regionalni centar Zagreb</item>
    </derivirana_varijabla>
  </DomainObject.Predmet.SudioniciListNaziv>
  <DomainObject.Predmet.SudioniciListAdressOIB>
    <izvorni_sadrzaj>
      <item>NEXT LEVEL GEODEZIJA j.d.o.o., OIB 07609869556, Pavla Papića 10,10000 Zagreb</item>
      <item>FINA Regionalni centar Zagreb, OIB 85821130368, Trg svibanjskih žrtava 1995. 1,10000 Zagreb</item>
    </izvorni_sadrzaj>
    <derivirana_varijabla naziv="DomainObject.Predmet.SudioniciListAdressOIB_1">
      <item>NEXT LEVEL GEODEZIJA j.d.o.o., OIB 07609869556, Pavla Papića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CCE578-3BEB-43AC-820A-D33BD7CCC7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3913</properties:Characters>
  <properties:Lines>97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2018-09-18T11:24:00Z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St-376/2018-2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