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0038" w14:paraId="4b90038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973F6A" w:rsidP="00973F6A" w:rsidR="00973F6A">
      <w:pPr>
        <w:jc w:val="both"/>
      </w:pPr>
    </w:p>
    <w:p w:rsidRDefault="00973F6A" w:rsidP="00973F6A" w:rsidR="00973F6A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973F6A" w:rsidP="00973F6A" w:rsidR="00973F6A">
      <w:pPr>
        <w:jc w:val="both"/>
      </w:pPr>
      <w:r>
        <w:t>AUTO SERVIS PLAHUTAR j.d.o.o. za trgovinu i usluge, OIB: 74281736319, Škarićevo (Grad Krapina), Škarićevo 199, 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973F6A" w:rsidRPr="00973F6A">
        <w:rPr>
          <w:color w:val="FF0000"/>
        </w:rPr>
        <w:t>AUTO SERVIS PLAHUTAR j.d.o.o. za trgovinu i usluge, OIB: 74281736319, Škarićevo (Grad Krapina), Škarićevo 199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973F6A">
        <w:t>3470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73F6A" w:rsidP="00973F6A" w:rsidR="00973F6A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973F6A" w:rsidP="00973F6A" w:rsidR="00973F6A">
      <w:pPr>
        <w:ind w:firstLine="709"/>
        <w:jc w:val="both"/>
      </w:pPr>
    </w:p>
    <w:p w:rsidRDefault="00973F6A" w:rsidP="00973F6A" w:rsidR="00973F6A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73F6A" w:rsidP="00973F6A" w:rsidR="00973F6A">
      <w:pPr>
        <w:ind w:firstLine="709"/>
        <w:jc w:val="both"/>
      </w:pPr>
    </w:p>
    <w:p w:rsidRDefault="00973F6A" w:rsidP="00973F6A" w:rsidR="00973F6A">
      <w:pPr>
        <w:ind w:firstLine="709"/>
        <w:jc w:val="both"/>
      </w:pPr>
      <w: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49.963,27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73F6A" w:rsidP="00973F6A" w:rsidR="00973F6A">
      <w:pPr>
        <w:ind w:firstLine="709"/>
        <w:jc w:val="both"/>
      </w:pPr>
    </w:p>
    <w:p w:rsidRDefault="00973F6A" w:rsidP="00973F6A" w:rsidR="00973F6A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87F30" w:rsidP="00E87F30" w:rsidR="00E87F30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1A4FC7">
        <w:t>18</w:t>
      </w:r>
      <w:r w:rsidR="00E87F30">
        <w:t>.</w:t>
      </w:r>
      <w:r w:rsidR="001A4FC7">
        <w:t>9</w:t>
      </w:r>
      <w:r w:rsidR="00E87F30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1A4FC7">
        <w:rPr>
          <w:lang w:val="pl-PL"/>
        </w:rPr>
        <w:t>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973F6A">
      <w:t>3470</w:t>
    </w:r>
    <w:r w:rsidR="00783373">
      <w:t>/</w:t>
    </w:r>
    <w:r w:rsidR="00453927">
      <w:t>2016</w:t>
    </w:r>
    <w:r w:rsidR="00F70048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139FE"/>
    <w:rsid w:val="0087197C"/>
    <w:rsid w:val="008A1F97"/>
    <w:rsid w:val="008B77A0"/>
    <w:rsid w:val="008E5A51"/>
    <w:rsid w:val="008E718C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E87F30"/>
    <w:rsid w:val="00F33108"/>
    <w:rsid w:val="00F67420"/>
    <w:rsid w:val="00F7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9FE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9FE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9FE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9FE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9FE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9FE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9FE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9FE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3470</izvorni_sadrzaj>
    <derivirana_varijabla naziv="DomainObject.Predmet.Broj_1">3470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St-3470/2016</izvorni_sadrzaj>
    <derivirana_varijabla naziv="DomainObject.Predmet.OznakaBroj_1">St-3470/2016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PLAHUTAR j.d.o.o. za trgovinu i usluge</izvorni_sadrzaj>
    <derivirana_varijabla naziv="DomainObject.Predmet.ProtustrankaFormated_1">  AUTO SERVIS PLAHUTAR j.d.o.o. za trgovinu i usluge</derivirana_varijabla>
  </DomainObject.Predmet.ProtustrankaFormated>
  <DomainObject.Predmet.ProtustrankaFormatedOIB>
    <izvorni_sadrzaj>  AUTO SERVIS PLAHUTAR j.d.o.o. za trgovinu i usluge, OIB 74281736319</izvorni_sadrzaj>
    <derivirana_varijabla naziv="DomainObject.Predmet.ProtustrankaFormatedOIB_1">  AUTO SERVIS PLAHUTAR j.d.o.o. za trgovinu i usluge, OIB 74281736319</derivirana_varijabla>
  </DomainObject.Predmet.ProtustrankaFormatedOIB>
  <DomainObject.Predmet.ProtustrankaFormatedWithAdress>
    <izvorni_sadrzaj> AUTO SERVIS PLAHUTAR j.d.o.o. za trgovinu i usluge, Škarićevo 199, 49234 Škarićevo</izvorni_sadrzaj>
    <derivirana_varijabla naziv="DomainObject.Predmet.ProtustrankaFormatedWithAdress_1"> AUTO SERVIS PLAHUTAR j.d.o.o. za trgovinu i usluge, Škarićevo 199, 49234 Škarićevo</derivirana_varijabla>
  </DomainObject.Predmet.ProtustrankaFormatedWithAdress>
  <DomainObject.Predmet.ProtustrankaFormatedWithAdressOIB>
    <izvorni_sadrzaj> AUTO SERVIS PLAHUTAR j.d.o.o. za trgovinu i usluge, OIB 74281736319, Škarićevo 199, 49234 Škarićevo</izvorni_sadrzaj>
    <derivirana_varijabla naziv="DomainObject.Predmet.ProtustrankaFormatedWithAdressOIB_1"> AUTO SERVIS PLAHUTAR j.d.o.o. za trgovinu i usluge, OIB 74281736319, Škarićevo 199, 49234 Škarićevo</derivirana_varijabla>
  </DomainObject.Predmet.ProtustrankaFormatedWithAdressOIB>
  <DomainObject.Predmet.ProtustrankaWithAdress>
    <izvorni_sadrzaj>AUTO SERVIS PLAHUTAR j.d.o.o. za trgovinu i usluge Škarićevo 199, 49234 Škarićevo</izvorni_sadrzaj>
    <derivirana_varijabla naziv="DomainObject.Predmet.ProtustrankaWithAdress_1">AUTO SERVIS PLAHUTAR j.d.o.o. za trgovinu i usluge Škarićevo 199, 49234 Škarićevo</derivirana_varijabla>
  </DomainObject.Predmet.ProtustrankaWithAdress>
  <DomainObject.Predmet.ProtustrankaWithAdressOIB>
    <izvorni_sadrzaj>AUTO SERVIS PLAHUTAR j.d.o.o. za trgovinu i usluge, OIB 74281736319, Škarićevo 199, 49234 Škarićevo</izvorni_sadrzaj>
    <derivirana_varijabla naziv="DomainObject.Predmet.ProtustrankaWithAdressOIB_1">AUTO SERVIS PLAHUTAR j.d.o.o. za trgovinu i usluge, OIB 74281736319, Škarićevo 199, 49234 Škarićevo</derivirana_varijabla>
  </DomainObject.Predmet.ProtustrankaWithAdressOIB>
  <DomainObject.Predmet.ProtustrankaNazivFormated>
    <izvorni_sadrzaj>AUTO SERVIS PLAHUTAR j.d.o.o. za trgovinu i usluge</izvorni_sadrzaj>
    <derivirana_varijabla naziv="DomainObject.Predmet.ProtustrankaNazivFormated_1">AUTO SERVIS PLAHUTAR j.d.o.o. za trgovinu i usluge</derivirana_varijabla>
  </DomainObject.Predmet.ProtustrankaNazivFormated>
  <DomainObject.Predmet.ProtustrankaNazivFormatedOIB>
    <izvorni_sadrzaj>AUTO SERVIS PLAHUTAR j.d.o.o. za trgovinu i usluge, OIB 74281736319</izvorni_sadrzaj>
    <derivirana_varijabla naziv="DomainObject.Predmet.ProtustrankaNazivFormatedOIB_1">AUTO SERVIS PLAHUTAR j.d.o.o. za trgovinu i usluge, OIB 74281736319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Plahutar</izvorni_sadrzaj>
    <derivirana_varijabla naziv="DomainObject.Predmet.StrankaFormated_1">  FINA Regionalni centar Zagreb; Ivan Plahutar</derivirana_varijabla>
  </DomainObject.Predmet.StrankaFormated>
  <DomainObject.Predmet.StrankaFormatedOIB>
    <izvorni_sadrzaj>  FINA Regionalni centar Zagreb, OIB 85821130368; Ivan Plahutar, OIB 19231264752</izvorni_sadrzaj>
    <derivirana_varijabla naziv="DomainObject.Predmet.StrankaFormatedOIB_1">  FINA Regionalni centar Zagreb, OIB 85821130368; Ivan Plahutar, OIB 19231264752</derivirana_varijabla>
  </DomainObject.Predmet.StrankaFormatedOIB>
  <DomainObject.Predmet.StrankaFormatedWithAdress>
    <izvorni_sadrzaj> FINA Regionalni centar Zagreb, Trg svibanjskih žrtava 1995. br. 1, 10000 Zagreb; Ivan Plahutar, Škarićevo 199, 49234 Škarićevo</izvorni_sadrzaj>
    <derivirana_varijabla naziv="DomainObject.Predmet.StrankaFormatedWithAdress_1"> FINA Regionalni centar Zagreb, Trg svibanjskih žrtava 1995. br. 1, 10000 Zagreb; Ivan Plahutar, Škarićevo 199, 49234 Škarićevo</derivirana_varijabla>
  </DomainObject.Predmet.StrankaFormatedWithAdress>
  <DomainObject.Predmet.StrankaFormatedWithAdressOIB>
    <izvorni_sadrzaj> FINA Regionalni centar Zagreb, OIB 85821130368, Trg svibanjskih žrtava 1995. br. 1, 10000 Zagreb; Ivan Plahutar, OIB 19231264752, Škarićevo 199, 49234 Škarićevo</izvorni_sadrzaj>
    <derivirana_varijabla naziv="DomainObject.Predmet.StrankaFormatedWithAdressOIB_1"> FINA Regionalni centar Zagreb, OIB 85821130368, Trg svibanjskih žrtava 1995. br. 1, 10000 Zagreb; Ivan Plahutar, OIB 19231264752, Škarićevo 199, 49234 Škarićevo</derivirana_varijabla>
  </DomainObject.Predmet.StrankaFormatedWithAdressOIB>
  <DomainObject.Predmet.StrankaWithAdress>
    <izvorni_sadrzaj>FINA Regionalni centar Zagreb Trg svibanjskih žrtava 1995. br. 1,10000 Zagreb,Ivan Plahutar Škarićevo 199,49234 Škarićevo</izvorni_sadrzaj>
    <derivirana_varijabla naziv="DomainObject.Predmet.StrankaWithAdress_1">FINA Regionalni centar Zagreb Trg svibanjskih žrtava 1995. br. 1,10000 Zagreb,Ivan Plahutar Škarićevo 199,49234 Škarićevo</derivirana_varijabla>
  </DomainObject.Predmet.StrankaWithAdress>
  <DomainObject.Predmet.StrankaWithAdressOIB>
    <izvorni_sadrzaj>FINA Regionalni centar Zagreb, OIB 85821130368, Trg svibanjskih žrtava 1995. br. 1,10000 Zagreb,Ivan Plahutar, OIB 19231264752, Škarićevo 199,49234 Škarićevo</izvorni_sadrzaj>
    <derivirana_varijabla naziv="DomainObject.Predmet.StrankaWithAdressOIB_1">FINA Regionalni centar Zagreb, OIB 85821130368, Trg svibanjskih žrtava 1995. br. 1,10000 Zagreb,Ivan Plahutar, OIB 19231264752, Škarićevo 199,49234 Škarićevo</derivirana_varijabla>
  </DomainObject.Predmet.StrankaWithAdressOIB>
  <DomainObject.Predmet.StrankaNazivFormated>
    <izvorni_sadrzaj>FINA Regionalni centar Zagreb,Ivan Plahutar</izvorni_sadrzaj>
    <derivirana_varijabla naziv="DomainObject.Predmet.StrankaNazivFormated_1">FINA Regionalni centar Zagreb,Ivan Plahutar</derivirana_varijabla>
  </DomainObject.Predmet.StrankaNazivFormated>
  <DomainObject.Predmet.StrankaNazivFormatedOIB>
    <izvorni_sadrzaj>FINA Regionalni centar Zagreb, OIB 85821130368,Ivan Plahutar, OIB 19231264752</izvorni_sadrzaj>
    <derivirana_varijabla naziv="DomainObject.Predmet.StrankaNazivFormatedOIB_1">FINA Regionalni centar Zagreb, OIB 85821130368,Ivan Plahutar, OIB 19231264752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Plahutar</item>
    </izvorni_sadrzaj>
    <derivirana_varijabla naziv="DomainObject.Predmet.StrankaListFormated_1">
      <item>FINA Regionalni centar Zagreb</item>
      <item>Ivan Plahutar</item>
    </derivirana_varijabla>
  </DomainObject.Predmet.StrankaListFormated>
  <DomainObject.Predmet.StrankaListFormatedOIB>
    <izvorni_sadrzaj>
      <item>FINA Regionalni centar Zagreb, OIB 85821130368</item>
      <item>Ivan Plahutar, OIB 19231264752</item>
    </izvorni_sadrzaj>
    <derivirana_varijabla naziv="DomainObject.Predmet.StrankaListFormatedOIB_1">
      <item>FINA Regionalni centar Zagreb, OIB 85821130368</item>
      <item>Ivan Plahutar, OIB 19231264752</item>
    </derivirana_varijabla>
  </DomainObject.Predmet.StrankaListFormatedOIB>
  <DomainObject.Predmet.StrankaListFormatedWithAdress>
    <izvorni_sadrzaj>
      <item>FINA Regionalni centar Zagreb, Trg svibanjskih žrtava 1995. br. 1, 10000 Zagreb</item>
      <item>Ivan Plahutar, Škarićevo 199, 49234 Škarićevo</item>
    </izvorni_sadrzaj>
    <derivirana_varijabla naziv="DomainObject.Predmet.StrankaListFormatedWithAdress_1">
      <item>FINA Regionalni centar Zagreb, Trg svibanjskih žrtava 1995. br. 1, 10000 Zagreb</item>
      <item>Ivan Plahutar, Škarićevo 199, 49234 Škarićevo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Plahutar, OIB 19231264752, Škarićevo 199, 49234 Škarićevo</item>
    </izvorni_sadrzaj>
    <derivirana_varijabla naziv="DomainObject.Predmet.StrankaListFormatedWithAdressOIB_1">
      <item>FINA Regionalni centar Zagreb, OIB 85821130368, Trg svibanjskih žrtava 1995. br. 1, 10000 Zagreb</item>
      <item>Ivan Plahutar, OIB 19231264752, Škarićevo 199, 49234 Škarićevo</item>
    </derivirana_varijabla>
  </DomainObject.Predmet.StrankaListFormatedWithAdressOIB>
  <DomainObject.Predmet.StrankaListNazivFormated>
    <izvorni_sadrzaj>
      <item>FINA Regionalni centar Zagreb</item>
      <item>Ivan Plahutar</item>
    </izvorni_sadrzaj>
    <derivirana_varijabla naziv="DomainObject.Predmet.StrankaListNazivFormated_1">
      <item>FINA Regionalni centar Zagreb</item>
      <item>Ivan Plahutar</item>
    </derivirana_varijabla>
  </DomainObject.Predmet.StrankaListNazivFormated>
  <DomainObject.Predmet.StrankaListNazivFormatedOIB>
    <izvorni_sadrzaj>
      <item>FINA Regionalni centar Zagreb, OIB 85821130368</item>
      <item>Ivan Plahutar, OIB 19231264752</item>
    </izvorni_sadrzaj>
    <derivirana_varijabla naziv="DomainObject.Predmet.StrankaListNazivFormatedOIB_1">
      <item>FINA Regionalni centar Zagreb, OIB 85821130368</item>
      <item>Ivan Plahutar, OIB 19231264752</item>
    </derivirana_varijabla>
  </DomainObject.Predmet.StrankaListNazivFormatedOIB>
  <DomainObject.Predmet.ProtuStrankaListFormated>
    <izvorni_sadrzaj>
      <item>AUTO SERVIS PLAHUTAR j.d.o.o. za trgovinu i usluge</item>
    </izvorni_sadrzaj>
    <derivirana_varijabla naziv="DomainObject.Predmet.ProtuStrankaListFormated_1">
      <item>AUTO SERVIS PLAHUTAR j.d.o.o. za trgovinu i usluge</item>
    </derivirana_varijabla>
  </DomainObject.Predmet.ProtuStrankaListFormated>
  <DomainObject.Predmet.ProtuStrankaListFormatedOIB>
    <izvorni_sadrzaj>
      <item>AUTO SERVIS PLAHUTAR j.d.o.o. za trgovinu i usluge, OIB 74281736319</item>
    </izvorni_sadrzaj>
    <derivirana_varijabla naziv="DomainObject.Predmet.ProtuStrankaListFormatedOIB_1">
      <item>AUTO SERVIS PLAHUTAR j.d.o.o. za trgovinu i usluge, OIB 74281736319</item>
    </derivirana_varijabla>
  </DomainObject.Predmet.ProtuStrankaListFormatedOIB>
  <DomainObject.Predmet.ProtuStrankaListFormatedWithAdress>
    <izvorni_sadrzaj>
      <item>AUTO SERVIS PLAHUTAR j.d.o.o. za trgovinu i usluge, Škarićevo 199, 49234 Škarićevo</item>
    </izvorni_sadrzaj>
    <derivirana_varijabla naziv="DomainObject.Predmet.ProtuStrankaListFormatedWithAdress_1">
      <item>AUTO SERVIS PLAHUTAR j.d.o.o. za trgovinu i usluge, Škarićevo 199, 49234 Škarićevo</item>
    </derivirana_varijabla>
  </DomainObject.Predmet.ProtuStrankaListFormatedWithAdress>
  <DomainObject.Predmet.ProtuStrankaListFormatedWithAdressOIB>
    <izvorni_sadrzaj>
      <item>AUTO SERVIS PLAHUTAR j.d.o.o. za trgovinu i usluge, OIB 74281736319, Škarićevo 199, 49234 Škarićevo</item>
    </izvorni_sadrzaj>
    <derivirana_varijabla naziv="DomainObject.Predmet.ProtuStrankaListFormatedWithAdressOIB_1">
      <item>AUTO SERVIS PLAHUTAR j.d.o.o. za trgovinu i usluge, OIB 74281736319, Škarićevo 199, 49234 Škarićevo</item>
    </derivirana_varijabla>
  </DomainObject.Predmet.ProtuStrankaListFormatedWithAdressOIB>
  <DomainObject.Predmet.ProtuStrankaListNazivFormated>
    <izvorni_sadrzaj>
      <item>AUTO SERVIS PLAHUTAR j.d.o.o. za trgovinu i usluge</item>
    </izvorni_sadrzaj>
    <derivirana_varijabla naziv="DomainObject.Predmet.ProtuStrankaListNazivFormated_1">
      <item>AUTO SERVIS PLAHUTAR j.d.o.o. za trgovinu i usluge</item>
    </derivirana_varijabla>
  </DomainObject.Predmet.ProtuStrankaListNazivFormated>
  <DomainObject.Predmet.ProtuStrankaListNazivFormatedOIB>
    <izvorni_sadrzaj>
      <item>AUTO SERVIS PLAHUTAR j.d.o.o. za trgovinu i usluge, OIB 74281736319</item>
    </izvorni_sadrzaj>
    <derivirana_varijabla naziv="DomainObject.Predmet.ProtuStrankaListNazivFormatedOIB_1">
      <item>AUTO SERVIS PLAHUTAR j.d.o.o. za trgovinu i usluge, OIB 74281736319</item>
    </derivirana_varijabla>
  </DomainObject.Predmet.ProtuStrankaListNazivFormatedOIB>
  <DomainObject.Predmet.OstaliListFormated>
    <izvorni_sadrzaj>
      <item>Ivan Plahutar</item>
      <item>RH MUP</item>
      <item>FINA</item>
    </izvorni_sadrzaj>
    <derivirana_varijabla naziv="DomainObject.Predmet.OstaliListFormated_1">
      <item>Ivan Plahutar</item>
      <item>RH MUP</item>
      <item>FINA</item>
    </derivirana_varijabla>
  </DomainObject.Predmet.OstaliListFormated>
  <DomainObject.Predmet.OstaliListFormatedOIB>
    <izvorni_sadrzaj>
      <item>Ivan Plahutar, OIB 19231264752</item>
      <item>RH MUP</item>
      <item>FINA</item>
    </izvorni_sadrzaj>
    <derivirana_varijabla naziv="DomainObject.Predmet.OstaliListFormatedOIB_1">
      <item>Ivan Plahutar, OIB 19231264752</item>
      <item>RH MUP</item>
      <item>FINA</item>
    </derivirana_varijabla>
  </DomainObject.Predmet.OstaliListFormatedOIB>
  <DomainObject.Predmet.OstaliListFormatedWithAdress>
    <izvorni_sadrzaj>
      <item>Ivan Plahutar, Škarićevo 199, 49234 Škarićevo</item>
      <item>RH MUP, Heinzelova 98, 10000 Zagreb</item>
      <item>FINA, Ul. grada Vukovara 70, 10000 Zagreb</item>
    </izvorni_sadrzaj>
    <derivirana_varijabla naziv="DomainObject.Predmet.OstaliListFormatedWithAdress_1">
      <item>Ivan Plahutar, Škarićevo 199, 49234 Škarićevo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Ivan Plahutar, OIB 19231264752, Škarićevo 199, 49234 Škarićevo</item>
      <item>RH MUP, Heinzelova 98, 10000 Zagreb</item>
      <item>FINA, Ul. grada Vukovara 70, 10000 Zagreb</item>
    </izvorni_sadrzaj>
    <derivirana_varijabla naziv="DomainObject.Predmet.OstaliListFormatedWithAdressOIB_1">
      <item>Ivan Plahutar, OIB 19231264752, Škarićevo 199, 49234 Škarićevo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Ivan Plahutar</item>
      <item>RH MUP</item>
      <item>FINA</item>
    </izvorni_sadrzaj>
    <derivirana_varijabla naziv="DomainObject.Predmet.OstaliListNazivFormated_1">
      <item>Ivan Plahutar</item>
      <item>RH MUP</item>
      <item>FINA</item>
    </derivirana_varijabla>
  </DomainObject.Predmet.OstaliListNazivFormated>
  <DomainObject.Predmet.OstaliListNazivFormatedOIB>
    <izvorni_sadrzaj>
      <item>Ivan Plahutar, OIB 19231264752</item>
      <item>RH MUP</item>
      <item>FINA</item>
    </izvorni_sadrzaj>
    <derivirana_varijabla naziv="DomainObject.Predmet.OstaliListNazivFormatedOIB_1">
      <item>Ivan Plahutar, OIB 19231264752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SERVIS PLAHUTAR j.d.o.o. za trgovinu i usluge</izvorni_sadrzaj>
    <derivirana_varijabla naziv="DomainObject.Predmet.ProtustrankaIDrugi_1">AUTO SERVIS PLAHUTAR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SERVIS PLAHUTAR j.d.o.o. za trgovinu i usluge, OIB 74281736319, Škarićevo 199, 49234 Škarićevo</izvorni_sadrzaj>
    <derivirana_varijabla naziv="DomainObject.Predmet.ProtustrankaIDrugiAdressOIB_1">AUTO SERVIS PLAHUTAR j.d.o.o. za trgovinu i usluge, OIB 74281736319, Škarićevo 199, 49234 Škarićevo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PLAHUTAR j.d.o.o. za trgovinu i usluge</item>
      <item>Ivan Plahutar</item>
      <item>Ivan Plahutar</item>
      <item>RH MUP</item>
      <item>FINA</item>
    </izvorni_sadrzaj>
    <derivirana_varijabla naziv="DomainObject.Predmet.SudioniciListNaziv_1">
      <item>FINA Regionalni centar Zagreb</item>
      <item>AUTO SERVIS PLAHUTAR j.d.o.o. za trgovinu i usluge</item>
      <item>Ivan Plahutar</item>
      <item>Ivan Plahutar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SERVIS PLAHUTAR j.d.o.o. za trgovinu i usluge, OIB 74281736319, Škarićevo 199,49234 Škarićevo</item>
      <item>Ivan Plahutar, OIB 19231264752, Škarićevo 199,49234 Škarićevo</item>
      <item>Ivan Plahutar, OIB 19231264752, Škarićevo 199,49234 Škarićevo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AUTO SERVIS PLAHUTAR j.d.o.o. za trgovinu i usluge, OIB 74281736319, Škarićevo 199,49234 Škarićevo</item>
      <item>Ivan Plahutar, OIB 19231264752, Škarićevo 199,49234 Škarićevo</item>
      <item>Ivan Plahutar, OIB 19231264752, Škarićevo 199,49234 Škarićevo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74281736319</item>
      <item>, OIB 19231264752</item>
      <item>, OIB 19231264752</item>
      <item>, OIB null</item>
      <item>, OIB null</item>
    </izvorni_sadrzaj>
    <derivirana_varijabla naziv="DomainObject.Predmet.SudioniciListNazivOIB_1">
      <item>, OIB 85821130368</item>
      <item>, OIB 74281736319</item>
      <item>, OIB 19231264752</item>
      <item>, OIB 19231264752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4251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2017-10-17T10:06:00Z</dcterms:created>
  <dc:creator>Nikola Ribarić</dc:creator>
  <cp:lastModifiedBy>Jadranka Zelić</cp:lastModifiedBy>
  <cp:lastPrinted>2017-10-18T05:45:00Z</cp:lastPrinted>
  <dcterms:modified xmlns:xsi="http://www.w3.org/2001/XMLSchema-instance" xsi:type="dcterms:W3CDTF">2017-10-18T05:46:00Z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