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082cb" w14:paraId="56082c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075E92">
        <w:rPr>
          <w:sz w:val="24"/>
          <w:szCs w:val="24"/>
        </w:rPr>
        <w:t>5</w:t>
      </w:r>
      <w:r w:rsidR="007821C0">
        <w:rPr>
          <w:sz w:val="24"/>
          <w:szCs w:val="24"/>
        </w:rPr>
        <w:t>8</w:t>
      </w:r>
      <w:r w:rsidR="00E30CFC">
        <w:rPr>
          <w:sz w:val="24"/>
          <w:szCs w:val="24"/>
        </w:rPr>
        <w:t>9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25015D">
        <w:rPr>
          <w:sz w:val="24"/>
          <w:szCs w:val="24"/>
        </w:rPr>
        <w:t>8. studenoga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C10E31" w:rsidRPr="00C10E31">
        <w:rPr>
          <w:sz w:val="24"/>
          <w:szCs w:val="24"/>
        </w:rPr>
        <w:t xml:space="preserve">POLIKLINIKA ZA RADIOLOGIJU, GINEKOLOGIJU, FIZIKALNU MEDICINU, REHABILITACIJU, INTERNU MEDICINU I OFTAMOLOGIJU 1885, Rijeka, </w:t>
      </w:r>
      <w:proofErr w:type="spellStart"/>
      <w:r w:rsidR="00C10E31" w:rsidRPr="00C10E31">
        <w:rPr>
          <w:sz w:val="24"/>
          <w:szCs w:val="24"/>
        </w:rPr>
        <w:t>Pomerio</w:t>
      </w:r>
      <w:proofErr w:type="spellEnd"/>
      <w:r w:rsidR="00C10E31" w:rsidRPr="00C10E31">
        <w:rPr>
          <w:sz w:val="24"/>
          <w:szCs w:val="24"/>
        </w:rPr>
        <w:t xml:space="preserve"> 23, OIB: 93767670767, MBS: 040075740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C10E31">
        <w:rPr>
          <w:color w:val="000000"/>
          <w:sz w:val="24"/>
          <w:szCs w:val="24"/>
        </w:rPr>
        <w:t>15</w:t>
      </w:r>
      <w:r w:rsidR="0025015D">
        <w:rPr>
          <w:color w:val="000000"/>
          <w:sz w:val="24"/>
          <w:szCs w:val="24"/>
        </w:rPr>
        <w:t>. listopada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C10E31">
        <w:rPr>
          <w:color w:val="000000"/>
          <w:sz w:val="24"/>
          <w:szCs w:val="24"/>
        </w:rPr>
        <w:t>5.763,54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25015D">
      <w:rPr>
        <w:sz w:val="24"/>
        <w:szCs w:val="24"/>
      </w:rPr>
      <w:t>5</w:t>
    </w:r>
    <w:r w:rsidR="007821C0">
      <w:rPr>
        <w:sz w:val="24"/>
        <w:szCs w:val="24"/>
      </w:rPr>
      <w:t>8</w:t>
    </w:r>
    <w:r w:rsidR="00E30CFC">
      <w:rPr>
        <w:sz w:val="24"/>
        <w:szCs w:val="24"/>
      </w:rPr>
      <w:t>9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86AFF"/>
    <w:rsid w:val="00494FDE"/>
    <w:rsid w:val="004A3DDD"/>
    <w:rsid w:val="004A534D"/>
    <w:rsid w:val="004C0134"/>
    <w:rsid w:val="004D0F40"/>
    <w:rsid w:val="004F50CE"/>
    <w:rsid w:val="00532E89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821C0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5062"/>
    <w:rsid w:val="00B12D06"/>
    <w:rsid w:val="00B3396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10E31"/>
    <w:rsid w:val="00C23103"/>
    <w:rsid w:val="00C2630B"/>
    <w:rsid w:val="00C625F5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6934"/>
    <w:rsid w:val="00E30CFC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</izvorni_sadrzaj>
    <derivirana_varijabla naziv="DomainObject.Predmet.Broj_1">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St-589/2018</izvorni_sadrzaj>
    <derivirana_varijabla naziv="DomainObject.Predmet.OznakaBroj_1">St-589/2018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radiologiju, ginekologiju, fizikalnu medicinu, rehabilitaciju, internu medicinu i oftamologiju 1885</izvorni_sadrzaj>
    <derivirana_varijabla naziv="DomainObject.Predmet.ProtustrankaFormated_1">  Poliklinika za radiologiju, ginekologiju, fizikalnu medicinu, rehabilitaciju, internu medicinu i oftamologiju 1885</derivirana_varijabla>
  </DomainObject.Predmet.ProtustrankaFormated>
  <DomainObject.Predmet.ProtustrankaFormatedOIB>
    <izvorni_sadrzaj>  Poliklinika za radiologiju, ginekologiju, fizikalnu medicinu, rehabilitaciju, internu medicinu i oftamologiju 1885, OIB 93767670767</izvorni_sadrzaj>
    <derivirana_varijabla naziv="DomainObject.Predmet.ProtustrankaFormatedOIB_1">  Poliklinika za radiologiju, ginekologiju, fizikalnu medicinu, rehabilitaciju, internu medicinu i oftamologiju 1885, OIB 93767670767</derivirana_varijabla>
  </DomainObject.Predmet.ProtustrankaFormatedOIB>
  <DomainObject.Predmet.ProtustrankaFormatedWithAdress>
    <izvorni_sadrzaj> Poliklinika za radiologiju, ginekologiju, fizikalnu medicinu, rehabilitaciju, internu medicinu i oftamologiju 1885, Pomerio 23, 51000 Rijeka</izvorni_sadrzaj>
    <derivirana_varijabla naziv="DomainObject.Predmet.ProtustrankaFormatedWithAdress_1"> Poliklinika za radiologiju, ginekologiju, fizikalnu medicinu, rehabilitaciju, internu medicinu i oftamologiju 1885, Pomerio 23, 51000 Rijeka</derivirana_varijabla>
  </DomainObject.Predmet.ProtustrankaFormatedWithAdress>
  <DomainObject.Predmet.ProtustrankaFormatedWithAdressOIB>
    <izvorni_sadrzaj> Poliklinika za radiologiju, ginekologiju, fizikalnu medicinu, rehabilitaciju, internu medicinu i oftamologiju 1885, OIB 93767670767, Pomerio 23, 51000 Rijeka</izvorni_sadrzaj>
    <derivirana_varijabla naziv="DomainObject.Predmet.ProtustrankaFormatedWithAdressOIB_1"> Poliklinika za radiologiju, ginekologiju, fizikalnu medicinu, rehabilitaciju, internu medicinu i oftamologiju 1885, OIB 93767670767, Pomerio 23, 51000 Rijeka</derivirana_varijabla>
  </DomainObject.Predmet.ProtustrankaFormatedWithAdressOIB>
  <DomainObject.Predmet.ProtustrankaWithAdress>
    <izvorni_sadrzaj>Poliklinika za radiologiju, ginekologiju, fizikalnu medicinu, rehabilitaciju, internu medicinu i oftamologiju 1885 Pomerio 23, 51000 Rijeka</izvorni_sadrzaj>
    <derivirana_varijabla naziv="DomainObject.Predmet.ProtustrankaWithAdress_1">Poliklinika za radiologiju, ginekologiju, fizikalnu medicinu, rehabilitaciju, internu medicinu i oftamologiju 1885 Pomerio 23, 51000 Rijeka</derivirana_varijabla>
  </DomainObject.Predmet.ProtustrankaWithAdress>
  <DomainObject.Predmet.ProtustrankaWithAdressOIB>
    <izvorni_sadrzaj>Poliklinika za radiologiju, ginekologiju, fizikalnu medicinu, rehabilitaciju, internu medicinu i oftamologiju 1885, OIB 93767670767, Pomerio 23, 51000 Rijeka</izvorni_sadrzaj>
    <derivirana_varijabla naziv="DomainObject.Predmet.ProtustrankaWithAdressOIB_1">Poliklinika za radiologiju, ginekologiju, fizikalnu medicinu, rehabilitaciju, internu medicinu i oftamologiju 1885, OIB 93767670767, Pomerio 23, 51000 Rijeka</derivirana_varijabla>
  </DomainObject.Predmet.ProtustrankaWithAdressOIB>
  <DomainObject.Predmet.ProtustrankaNazivFormated>
    <izvorni_sadrzaj>Poliklinika za radiologiju, ginekologiju, fizikalnu medicinu, rehabilitaciju, internu medicinu i oftamologiju 1885</izvorni_sadrzaj>
    <derivirana_varijabla naziv="DomainObject.Predmet.ProtustrankaNazivFormated_1">Poliklinika za radiologiju, ginekologiju, fizikalnu medicinu, rehabilitaciju, internu medicinu i oftamologiju 1885</derivirana_varijabla>
  </DomainObject.Predmet.ProtustrankaNazivFormated>
  <DomainObject.Predmet.ProtustrankaNazivFormatedOIB>
    <izvorni_sadrzaj>Poliklinika za radiologiju, ginekologiju, fizikalnu medicinu, rehabilitaciju, internu medicinu i oftamologiju 1885, OIB 93767670767</izvorni_sadrzaj>
    <derivirana_varijabla naziv="DomainObject.Predmet.ProtustrankaNazivFormatedOIB_1">Poliklinika za radiologiju, ginekologiju, fizikalnu medicinu, rehabilitaciju, internu medicinu i oftamologiju 1885, OIB 93767670767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Poliklinika za radiologiju, ginekologiju, fizikalnu medicinu, rehabilitaciju, internu medicinu i oftamologiju 1885</item>
    </izvorni_sadrzaj>
    <derivirana_varijabla naziv="DomainObject.Predmet.ProtuStrankaListFormated_1">
      <item>Poliklinika za radiologiju, ginekologiju, fizikalnu medicinu, rehabilitaciju, internu medicinu i oftamologiju 1885</item>
    </derivirana_varijabla>
  </DomainObject.Predmet.ProtuStrankaListFormated>
  <DomainObject.Predmet.ProtuStrankaListFormatedOIB>
    <izvorni_sadrzaj>
      <item>Poliklinika za radiologiju, ginekologiju, fizikalnu medicinu, rehabilitaciju, internu medicinu i oftamologiju 1885, OIB 93767670767</item>
    </izvorni_sadrzaj>
    <derivirana_varijabla naziv="DomainObject.Predmet.ProtuStrankaListFormatedOIB_1">
      <item>Poliklinika za radiologiju, ginekologiju, fizikalnu medicinu, rehabilitaciju, internu medicinu i oftamologiju 1885, OIB 93767670767</item>
    </derivirana_varijabla>
  </DomainObject.Predmet.ProtuStrankaListFormatedOIB>
  <DomainObject.Predmet.ProtuStrankaListFormatedWithAdress>
    <izvorni_sadrzaj>
      <item>Poliklinika za radiologiju, ginekologiju, fizikalnu medicinu, rehabilitaciju, internu medicinu i oftamologiju 1885, Pomerio 23, 51000 Rijeka</item>
    </izvorni_sadrzaj>
    <derivirana_varijabla naziv="DomainObject.Predmet.ProtuStrankaListFormatedWithAdress_1">
      <item>Poliklinika za radiologiju, ginekologiju, fizikalnu medicinu, rehabilitaciju, internu medicinu i oftamologiju 1885, Pomerio 23, 51000 Rijeka</item>
    </derivirana_varijabla>
  </DomainObject.Predmet.ProtuStrankaListFormatedWithAdress>
  <DomainObject.Predmet.ProtuStrankaListFormatedWithAdressOIB>
    <izvorni_sadrzaj>
      <item>Poliklinika za radiologiju, ginekologiju, fizikalnu medicinu, rehabilitaciju, internu medicinu i oftamologiju 1885, OIB 93767670767, Pomerio 23, 51000 Rijeka</item>
    </izvorni_sadrzaj>
    <derivirana_varijabla naziv="DomainObject.Predmet.ProtuStrankaListFormatedWithAdressOIB_1">
      <item>Poliklinika za radiologiju, ginekologiju, fizikalnu medicinu, rehabilitaciju, internu medicinu i oftamologiju 1885, OIB 93767670767, Pomerio 23, 51000 Rijeka</item>
    </derivirana_varijabla>
  </DomainObject.Predmet.ProtuStrankaListFormatedWithAdressOIB>
  <DomainObject.Predmet.ProtuStrankaListNazivFormated>
    <izvorni_sadrzaj>
      <item>Poliklinika za radiologiju, ginekologiju, fizikalnu medicinu, rehabilitaciju, internu medicinu i oftamologiju 1885</item>
    </izvorni_sadrzaj>
    <derivirana_varijabla naziv="DomainObject.Predmet.ProtuStrankaListNazivFormated_1">
      <item>Poliklinika za radiologiju, ginekologiju, fizikalnu medicinu, rehabilitaciju, internu medicinu i oftamologiju 1885</item>
    </derivirana_varijabla>
  </DomainObject.Predmet.ProtuStrankaListNazivFormated>
  <DomainObject.Predmet.ProtuStrankaListNazivFormatedOIB>
    <izvorni_sadrzaj>
      <item>Poliklinika za radiologiju, ginekologiju, fizikalnu medicinu, rehabilitaciju, internu medicinu i oftamologiju 1885, OIB 93767670767</item>
    </izvorni_sadrzaj>
    <derivirana_varijabla naziv="DomainObject.Predmet.ProtuStrankaListNazivFormatedOIB_1">
      <item>Poliklinika za radiologiju, ginekologiju, fizikalnu medicinu, rehabilitaciju, internu medicinu i oftamologiju 1885, OIB 93767670767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Poliklinika za radiologiju, ginekologiju, fizikalnu medicinu, rehabilitaciju, internu medicinu i oftamologiju 1885</izvorni_sadrzaj>
    <derivirana_varijabla naziv="DomainObject.Predmet.ProtustrankaIDrugi_1">Poliklinika za radiologiju, ginekologiju, fizikalnu medicinu, rehabilitaciju, internu medicinu i oftamologiju 1885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Poliklinika za radiologiju, ginekologiju, fizikalnu medicinu, rehabilitaciju, internu medicinu i oftamologiju 1885, OIB 93767670767, Pomerio 23, 51000 Rijeka</izvorni_sadrzaj>
    <derivirana_varijabla naziv="DomainObject.Predmet.ProtustrankaIDrugiAdressOIB_1">Poliklinika za radiologiju, ginekologiju, fizikalnu medicinu, rehabilitaciju, internu medicinu i oftamologiju 1885, OIB 93767670767,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Poliklinika za radiologiju, ginekologiju, fizikalnu medicinu, rehabilitaciju, internu medicinu i oftamologiju 1885</item>
    </izvorni_sadrzaj>
    <derivirana_varijabla naziv="DomainObject.Predmet.SudioniciListNaziv_1">
      <item>FINA  Rijeka</item>
      <item>Poliklinika za radiologiju, ginekologiju, fizikalnu medicinu, rehabilitaciju, internu medicinu i oftamologiju 1885</item>
    </derivirana_varijabla>
  </DomainObject.Predmet.SudioniciListNaziv>
  <DomainObject.Predmet.SudioniciListAdressOIB>
    <izvorni_sadrzaj>
      <item>FINA  Rijeka, OIB 85821130368, Frana Kurelca 8,51000 Rijeka</item>
      <item>Poliklinika za radiologiju, ginekologiju, fizikalnu medicinu, rehabilitaciju, internu medicinu i oftamologiju 1885, OIB 93767670767, Pomerio 23,51000 Rijeka</item>
    </izvorni_sadrzaj>
    <derivirana_varijabla naziv="DomainObject.Predmet.SudioniciListAdressOIB_1">
      <item>FINA  Rijeka, OIB 85821130368, Frana Kurelca 8,51000 Rijeka</item>
      <item>Poliklinika za radiologiju, ginekologiju, fizikalnu medicinu, rehabilitaciju, internu medicinu i oftamologiju 1885, OIB 93767670767, Pomerio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93767670767</item>
    </izvorni_sadrzaj>
    <derivirana_varijabla naziv="DomainObject.Predmet.SudioniciListNazivOIB_1">
      <item>, OIB 85821130368</item>
      <item>, OIB 93767670767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1476</properties:Characters>
  <properties:Lines>34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2018-11-08T07:20:00Z</dcterms:created>
  <dc:creator>Barbara Slavujević</dc:creator>
  <cp:lastModifiedBy>Barbara Slavujević</cp:lastModifiedBy>
  <cp:lastPrinted>2018-11-08T07:19:00Z</cp:lastPrinted>
  <dcterms:modified xmlns:xsi="http://www.w3.org/2001/XMLSchema-instance" xsi:type="dcterms:W3CDTF">2018-11-08T08:14:00Z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(589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