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fb53" w14:paraId="937fb5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</w:t>
      </w:r>
      <w:r w:rsidR="00FE5374">
        <w:t>805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E5374" w:rsidR="00FE537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E5374">
        <w:t xml:space="preserve">KUNER-ZAGREB d.o.o., Samobor, Miroslava Krleže 11, MBS: </w:t>
      </w:r>
    </w:p>
    <w:p w:rsidRDefault="00FE5374" w:rsidP="00FE5374" w:rsidR="006E4B20">
      <w:pPr>
        <w:ind w:firstLine="708"/>
        <w:jc w:val="both"/>
      </w:pPr>
      <w:r>
        <w:t xml:space="preserve">  080121468, OIB: 46809868297</w:t>
      </w:r>
    </w:p>
    <w:p w:rsidRDefault="00C709F2" w:rsidP="00C709F2" w:rsidR="00C709F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E5374">
        <w:t>7.476.374,58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FE5374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3C0D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St-2805/2015</izvorni_sadrzaj>
    <derivirana_varijabla naziv="DomainObject.Predmet.OznakaBroj_1">St-2805/2015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KUNER-ZAGREB, d.o.o. zastupanog po punomoćniku MATIJA MATIŠIĆ; BRANKO VUKIĆ</izvorni_sadrzaj>
    <derivirana_varijabla naziv="DomainObject.Predmet.ProtustrankaFormated_1">  KUNER-ZAGREB, d.o.o. zastupanog po punomoćniku MATIJA MATIŠIĆ; BRANKO VUKIĆ</derivirana_varijabla>
  </DomainObject.Predmet.ProtustrankaFormated>
  <DomainObject.Predmet.ProtustrankaFormatedOIB>
    <izvorni_sadrzaj>  KUNER-ZAGREB, d.o.o., OIB 46809868297 zastupanog po punomoćniku MATIJA MATIŠIĆ; BRANKO VUKIĆ</izvorni_sadrzaj>
    <derivirana_varijabla naziv="DomainObject.Predmet.ProtustrankaFormatedOIB_1">  KUNER-ZAGREB, d.o.o., OIB 46809868297 zastupanog po punomoćniku MATIJA MATIŠIĆ; BRANKO VUKIĆ</derivirana_varijabla>
  </DomainObject.Predmet.ProtustrankaFormatedOIB>
  <DomainObject.Predmet.ProtustrankaFormatedWithAdress>
    <izvorni_sadrzaj> KUNER-ZAGREB, d.o.o., Miroslava Krleže 11, 10430 Samobor zastupanog po punomoćniku MATIJA MATIŠIĆ; BRANKO VUKIĆ</izvorni_sadrzaj>
    <derivirana_varijabla naziv="DomainObject.Predmet.ProtustrankaFormatedWithAdress_1"> KUNER-ZAGREB, d.o.o., Miroslava Krleže 11, 10430 Samobor zastupanog po punomoćniku MATIJA MATIŠIĆ; BRANKO VUKIĆ</derivirana_varijabla>
  </DomainObject.Predmet.ProtustrankaFormatedWithAdress>
  <DomainObject.Predmet.ProtustrankaFormatedWithAdressOIB>
    <izvorni_sadrzaj> KUNER-ZAGREB, d.o.o., OIB 46809868297, Miroslava Krleže 11, 10430 Samobor zastupanog po punomoćniku MATIJA MATIŠIĆ; BRANKO VUKIĆ</izvorni_sadrzaj>
    <derivirana_varijabla naziv="DomainObject.Predmet.ProtustrankaFormatedWithAdressOIB_1"> KUNER-ZAGREB, d.o.o., OIB 46809868297, Miroslava Krleže 11, 10430 Samobor zastupanog po punomoćniku MATIJA MATIŠIĆ; BRANKO VUKIĆ</derivirana_varijabla>
  </DomainObject.Predmet.ProtustrankaFormatedWithAdressOIB>
  <DomainObject.Predmet.ProtustrankaWithAdress>
    <izvorni_sadrzaj>KUNER-ZAGREB, d.o.o. Miroslava Krleže 11, 10430 Samobor</izvorni_sadrzaj>
    <derivirana_varijabla naziv="DomainObject.Predmet.ProtustrankaWithAdress_1">KUNER-ZAGREB, d.o.o. Miroslava Krleže 11, 10430 Samobor</derivirana_varijabla>
  </DomainObject.Predmet.ProtustrankaWithAdress>
  <DomainObject.Predmet.ProtustrankaWithAdressOIB>
    <izvorni_sadrzaj>KUNER-ZAGREB, d.o.o., OIB 46809868297, Miroslava Krleže 11, 10430 Samobor</izvorni_sadrzaj>
    <derivirana_varijabla naziv="DomainObject.Predmet.ProtustrankaWithAdressOIB_1">KUNER-ZAGREB, d.o.o., OIB 46809868297, Miroslava Krleže 11, 10430 Samobor</derivirana_varijabla>
  </DomainObject.Predmet.ProtustrankaWithAdressOIB>
  <DomainObject.Predmet.ProtustrankaNazivFormated>
    <izvorni_sadrzaj>KUNER-ZAGREB, d.o.o.</izvorni_sadrzaj>
    <derivirana_varijabla naziv="DomainObject.Predmet.ProtustrankaNazivFormated_1">KUNER-ZAGREB, d.o.o.</derivirana_varijabla>
  </DomainObject.Predmet.ProtustrankaNazivFormated>
  <DomainObject.Predmet.ProtustrankaNazivFormatedOIB>
    <izvorni_sadrzaj>KUNER-ZAGREB, d.o.o., OIB 46809868297</izvorni_sadrzaj>
    <derivirana_varijabla naziv="DomainObject.Predmet.ProtustrankaNazivFormatedOIB_1">KUNER-ZAGREB, d.o.o.,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KUNER-ZAGREB, d.o.o. zastupanog po punomoćniku MATIJA MATIŠIĆ; BRANKO VUKIĆ</item>
    </izvorni_sadrzaj>
    <derivirana_varijabla naziv="DomainObject.Predmet.ProtuStrankaListFormated_1">
      <item>KUNER-ZAGREB, d.o.o. zastupanog po punomoćniku MATIJA MATIŠIĆ; BRANKO VUKIĆ</item>
    </derivirana_varijabla>
  </DomainObject.Predmet.ProtuStrankaListFormated>
  <DomainObject.Predmet.ProtuStrankaListFormatedOIB>
    <izvorni_sadrzaj>
      <item>KUNER-ZAGREB, d.o.o., OIB 46809868297 zastupanog po punomoćniku MATIJA MATIŠIĆ; BRANKO VUKIĆ</item>
    </izvorni_sadrzaj>
    <derivirana_varijabla naziv="DomainObject.Predmet.ProtuStrankaListFormatedOIB_1">
      <item>KUNER-ZAGREB, d.o.o., OIB 46809868297 zastupanog po punomoćniku MATIJA MATIŠIĆ; BRANKO VUKIĆ</item>
    </derivirana_varijabla>
  </DomainObject.Predmet.ProtuStrankaListFormatedOIB>
  <DomainObject.Predmet.ProtuStrankaListFormatedWithAdress>
    <izvorni_sadrzaj>
      <item>KUNER-ZAGREB, d.o.o., Miroslava Krleže 11, 10430 Samobor zastupanog po punomoćniku MATIJA MATIŠIĆ; BRANKO VUKIĆ</item>
    </izvorni_sadrzaj>
    <derivirana_varijabla naziv="DomainObject.Predmet.ProtuStrankaListFormatedWithAdress_1">
      <item>KUNER-ZAGREB, d.o.o., Miroslava Krleže 11, 10430 Samobor zastupanog po punomoćniku MATIJA MATIŠIĆ; BRANKO VUKIĆ</item>
    </derivirana_varijabla>
  </DomainObject.Predmet.ProtuStrankaListFormatedWithAdress>
  <DomainObject.Predmet.ProtuStrankaListFormatedWithAdressOIB>
    <izvorni_sadrzaj>
      <item>KUNER-ZAGREB, d.o.o., OIB 46809868297, Miroslava Krleže 11, 10430 Samobor zastupanog po punomoćniku MATIJA MATIŠIĆ; BRANKO VUKIĆ</item>
    </izvorni_sadrzaj>
    <derivirana_varijabla naziv="DomainObject.Predmet.ProtuStrankaListFormatedWithAdressOIB_1">
      <item>KUNER-ZAGREB, d.o.o., OIB 46809868297, Miroslava Krleže 11, 10430 Samobor zastupanog po punomoćniku MATIJA MATIŠIĆ; BRANKO VUKIĆ</item>
    </derivirana_varijabla>
  </DomainObject.Predmet.ProtuStrankaListFormatedWithAdressOIB>
  <DomainObject.Predmet.ProtuStrankaListNazivFormated>
    <izvorni_sadrzaj>
      <item>KUNER-ZAGREB, d.o.o.</item>
    </izvorni_sadrzaj>
    <derivirana_varijabla naziv="DomainObject.Predmet.ProtuStrankaListNazivFormated_1">
      <item>KUNER-ZAGREB, d.o.o.</item>
    </derivirana_varijabla>
  </DomainObject.Predmet.ProtuStrankaListNazivFormated>
  <DomainObject.Predmet.ProtuStrankaListNazivFormatedOIB>
    <izvorni_sadrzaj>
      <item>KUNER-ZAGREB, d.o.o., OIB 46809868297</item>
    </izvorni_sadrzaj>
    <derivirana_varijabla naziv="DomainObject.Predmet.ProtuStrankaListNazivFormatedOIB_1">
      <item>KUNER-ZAGREB, d.o.o., OIB 46809868297</item>
    </derivirana_varijabla>
  </DomainObject.Predmet.ProtuStrankaListNazivFormatedOIB>
  <DomainObject.Predmet.OstaliListFormated>
    <izvorni_sadrzaj>
      <item>MATIJA MATIŠIĆ punomoćnik sudionika u postupku KUNER-ZAGREB, d.o.o.</item>
      <item>BRANKO VUKIĆ punomoćnik sudionika u postupku KUNER-ZAGREB, d.o.o.</item>
    </izvorni_sadrzaj>
    <derivirana_varijabla naziv="DomainObject.Predmet.OstaliListFormated_1">
      <item>MATIJA MATIŠIĆ punomoćnik sudionika u postupku KUNER-ZAGREB, d.o.o.</item>
      <item>BRANKO VUKIĆ punomoćnik sudionika u postupku KUNER-ZAGREB, d.o.o.</item>
    </derivirana_varijabla>
  </DomainObject.Predmet.OstaliListFormated>
  <DomainObject.Predmet.OstaliListFormatedOIB>
    <izvorni_sadrzaj>
      <item>MATIJA MATIŠIĆ, OIB 52441115021 punomoćnik sudionika u postupku KUNER-ZAGREB, d.o.o.</item>
      <item>BRANKO VUKIĆ, OIB 34167807708 punomoćnik sudionika u postupku KUNER-ZAGREB, d.o.o.</item>
    </izvorni_sadrzaj>
    <derivirana_varijabla naziv="DomainObject.Predmet.OstaliListFormatedOIB_1">
      <item>MATIJA MATIŠIĆ, OIB 52441115021 punomoćnik sudionika u postupku KUNER-ZAGREB, d.o.o.</item>
      <item>BRANKO VUKIĆ, OIB 34167807708 punomoćnik sudionika u postupku KUNER-ZAGREB, d.o.o.</item>
    </derivirana_varijabla>
  </DomainObject.Predmet.OstaliListFormatedOIB>
  <DomainObject.Predmet.OstaliListFormatedWithAdress>
    <izvorni_sadrzaj>
      <item>MATIJA MATIŠIĆ, Stjepana Gradića 13, 10000 Zagreb punomoćnik sudionika u postupku KUNER-ZAGREB, d.o.o.</item>
      <item>BRANKO VUKIĆ, Miroslva Krleže 11, 10430 Samobor punomoćnik sudionika u postupku KUNER-ZAGREB, d.o.o.</item>
    </izvorni_sadrzaj>
    <derivirana_varijabla naziv="DomainObject.Predmet.OstaliListFormatedWithAdress_1">
      <item>MATIJA MATIŠIĆ, Stjepana Gradića 13, 10000 Zagreb punomoćnik sudionika u postupku KUNER-ZAGREB, d.o.o.</item>
      <item>BRANKO VUKIĆ, Miroslva Krleže 11, 10430 Samobor punomoćnik sudionika u postupku KUNER-ZAGREB, d.o.o.</item>
    </derivirana_varijabla>
  </DomainObject.Predmet.OstaliListFormatedWithAdress>
  <DomainObject.Predmet.OstaliListFormatedWithAdressOIB>
    <izvorni_sadrzaj>
      <item>MATIJA MATIŠIĆ, OIB 52441115021, Stjepana Gradića 13, 10000 Zagreb punomoćnik sudionika u postupku KUNER-ZAGREB, d.o.o.</item>
      <item>BRANKO VUKIĆ, OIB 34167807708, Miroslva Krleže 11, 10430 Samobor punomoćnik sudionika u postupku KUNER-ZAGREB, d.o.o.</item>
    </izvorni_sadrzaj>
    <derivirana_varijabla naziv="DomainObject.Predmet.OstaliListFormatedWithAdressOIB_1">
      <item>MATIJA MATIŠIĆ, OIB 52441115021, Stjepana Gradića 13, 10000 Zagreb punomoćnik sudionika u postupku KUNER-ZAGREB, d.o.o.</item>
      <item>BRANKO VUKIĆ, OIB 34167807708, Miroslva Krleže 11, 10430 Samobor punomoćnik sudionika u postupku KUNER-ZAGREB, d.o.o.</item>
    </derivirana_varijabla>
  </DomainObject.Predmet.OstaliListFormatedWithAdressOIB>
  <DomainObject.Predmet.OstaliListNazivFormated>
    <izvorni_sadrzaj>
      <item>MATIJA MATIŠIĆ</item>
      <item>BRANKO VUKIĆ</item>
    </izvorni_sadrzaj>
    <derivirana_varijabla naziv="DomainObject.Predmet.OstaliListNazivFormated_1">
      <item>MATIJA MATIŠIĆ</item>
      <item>BRANKO VUKIĆ</item>
    </derivirana_varijabla>
  </DomainObject.Predmet.OstaliListNazivFormated>
  <DomainObject.Predmet.OstaliListNazivFormatedOIB>
    <izvorni_sadrzaj>
      <item>MATIJA MATIŠIĆ, OIB 52441115021</item>
      <item>BRANKO VUKIĆ, OIB 34167807708</item>
    </izvorni_sadrzaj>
    <derivirana_varijabla naziv="DomainObject.Predmet.OstaliListNazivFormatedOIB_1">
      <item>MATIJA MATIŠIĆ, OIB 52441115021</item>
      <item>BRANKO VUKIĆ, OIB 34167807708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KUNER-ZAGREB, d.o.o.</izvorni_sadrzaj>
    <derivirana_varijabla naziv="DomainObject.Predmet.ProtustrankaIDrugi_1">KUNER-ZAGREB,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KUNER-ZAGREB, d.o.o., OIB 46809868297, Miroslava Krleže 11, 10430 Samobor</izvorni_sadrzaj>
    <derivirana_varijabla naziv="DomainObject.Predmet.ProtustrankaIDrugiAdressOIB_1">KUNER-ZAGREB, d.o.o.,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KUNER-ZAGREB, d.o.o.</item>
      <item>MATIJA MATIŠIĆ</item>
      <item>BRANKO VUKIĆ</item>
    </izvorni_sadrzaj>
    <derivirana_varijabla naziv="DomainObject.Predmet.SudioniciListNaziv_1">
      <item>FINA Regionalni centar Zagreb</item>
      <item>KUNER-ZAGREB, d.o.o.</item>
      <item>MATIJA MATIŠIĆ</item>
      <item>BRANKO VUKIĆ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KUNER-ZAGREB, d.o.o., OIB 46809868297, Miroslava Krleže 11,10430 Samobor</item>
      <item>MATIJA MATIŠIĆ, OIB 52441115021, Stjepana Gradića 13,10000 Zagreb</item>
      <item>BRANKO VUKIĆ, OIB 34167807708, Miroslva Krleže 11,10430 Samobor</item>
    </izvorni_sadrzaj>
    <derivirana_varijabla naziv="DomainObject.Predmet.SudioniciListAdressOIB_1">
      <item>FINA Regionalni centar Zagreb, OIB 85821130368, Trg svibanjskih žrtava 1995. 1,10000 Zagreb</item>
      <item>KUNER-ZAGREB, d.o.o., OIB 46809868297, Miroslava Krleže 11,10430 Samobor</item>
      <item>MATIJA MATIŠIĆ, OIB 52441115021, Stjepana Gradića 13,10000 Zagreb</item>
      <item>BRANKO VUKIĆ, OIB 34167807708, Miroslva Krleže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46809868297</item>
      <item>, OIB 52441115021</item>
      <item>, OIB 34167807708</item>
    </izvorni_sadrzaj>
    <derivirana_varijabla naziv="DomainObject.Predmet.SudioniciListNazivOIB_1">
      <item>, OIB 85821130368</item>
      <item>, OIB 46809868297</item>
      <item>, OIB 52441115021</item>
      <item>, OIB 34167807708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2015-11-10T06:54:00Z</dcterms:created>
  <dc:creator>ilukac</dc:creator>
  <cp:lastModifiedBy>Ksenija Nol</cp:lastModifiedBy>
  <cp:lastPrinted>2015-11-10T06:50:00Z</cp:lastPrinted>
  <dcterms:modified xmlns:xsi="http://www.w3.org/2001/XMLSchema-instance" xsi:type="dcterms:W3CDTF">2015-11-10T10:53:00Z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