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f5c0" w14:paraId="d7df5c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2306">
        <w:t>55</w:t>
      </w:r>
      <w:r w:rsidR="00810184">
        <w:t>5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10184">
        <w:t>MARABU d.o.o., Zadar, Andrije Hebranga 14, OIB: 89027603645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10184">
        <w:t>MARABU d.o.o., Zadar, Andrije Hebranga 14, OIB: 89027603645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A6B55">
        <w:t>08</w:t>
      </w:r>
      <w:r w:rsidR="00A70A5D">
        <w:t>,</w:t>
      </w:r>
      <w:r w:rsidR="00810184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810184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10184">
        <w:t>MARABU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810184">
        <w:t>15. travnja 2016</w:t>
      </w:r>
      <w:r w:rsidR="004F42BD">
        <w:t>.</w:t>
      </w:r>
      <w:r w:rsidR="00245588" w:rsidRPr="006A6907">
        <w:t xml:space="preserve">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810184">
        <w:t>120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810184">
        <w:t>20.724,65</w:t>
      </w:r>
      <w:r w:rsidR="00245588" w:rsidRPr="006A6907">
        <w:t xml:space="preserve"> kun</w:t>
      </w:r>
      <w:r w:rsidR="00EE31E4">
        <w:t>a</w:t>
      </w:r>
      <w:r w:rsidR="00673D65" w:rsidRPr="006A6907">
        <w:t xml:space="preserve">, te da ima </w:t>
      </w:r>
      <w:r w:rsidR="00EE31E4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10184">
        <w:t>MARABU d.o.o., Zadar</w:t>
      </w:r>
      <w:r w:rsidR="00E5259B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10184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JOSIPA OKLOBDŽIJA, Vir, Miljkovica VII 35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4154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04821">
      <w:t>55</w:t>
    </w:r>
    <w:r w:rsidR="00810184">
      <w:t>5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1E5D"/>
    <w:rsid w:val="001E4CA8"/>
    <w:rsid w:val="001F2306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4821"/>
    <w:rsid w:val="00805D5C"/>
    <w:rsid w:val="00810184"/>
    <w:rsid w:val="00816C5F"/>
    <w:rsid w:val="00817A32"/>
    <w:rsid w:val="00834675"/>
    <w:rsid w:val="00836A6B"/>
    <w:rsid w:val="00836FE9"/>
    <w:rsid w:val="00841543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259B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1E4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5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5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5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5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MARABU d.o.o. za ugostiteljstvo i trgovinu</izvorni_sadrzaj>
    <derivirana_varijabla naziv="DomainObject.Predmet.ProtustrankaFormated_1">  MARABU d.o.o. za ugostiteljstvo i trgovinu</derivirana_varijabla>
  </DomainObject.Predmet.ProtustrankaFormated>
  <DomainObject.Predmet.ProtustrankaFormatedOIB>
    <izvorni_sadrzaj>  MARABU d.o.o. za ugostiteljstvo i trgovinu, OIB 89027603645</izvorni_sadrzaj>
    <derivirana_varijabla naziv="DomainObject.Predmet.ProtustrankaFormatedOIB_1">  MARABU d.o.o. za ugostiteljstvo i trgovinu, OIB 89027603645</derivirana_varijabla>
  </DomainObject.Predmet.ProtustrankaFormatedOIB>
  <DomainObject.Predmet.ProtustrankaFormatedWithAdress>
    <izvorni_sadrzaj> MARABU d.o.o. za ugostiteljstvo i trgovinu, Andrije Hebranga 14, 23000 Zadar</izvorni_sadrzaj>
    <derivirana_varijabla naziv="DomainObject.Predmet.ProtustrankaFormatedWithAdress_1"> MARABU d.o.o. za ugostiteljstvo i trgovinu, Andrije Hebranga 14, 23000 Zadar</derivirana_varijabla>
  </DomainObject.Predmet.ProtustrankaFormatedWithAdress>
  <DomainObject.Predmet.ProtustrankaFormatedWithAdressOIB>
    <izvorni_sadrzaj> MARABU d.o.o. za ugostiteljstvo i trgovinu, OIB 89027603645, Andrije Hebranga 14, 23000 Zadar</izvorni_sadrzaj>
    <derivirana_varijabla naziv="DomainObject.Predmet.ProtustrankaFormatedWithAdressOIB_1"> MARABU d.o.o. za ugostiteljstvo i trgovinu, OIB 89027603645, Andrije Hebranga 14, 23000 Zadar</derivirana_varijabla>
  </DomainObject.Predmet.ProtustrankaFormatedWithAdressOIB>
  <DomainObject.Predmet.ProtustrankaWithAdress>
    <izvorni_sadrzaj>MARABU d.o.o. za ugostiteljstvo i trgovinu Andrije Hebranga 14, 23000 Zadar</izvorni_sadrzaj>
    <derivirana_varijabla naziv="DomainObject.Predmet.ProtustrankaWithAdress_1">MARABU d.o.o. za ugostiteljstvo i trgovinu Andrije Hebranga 14, 23000 Zadar</derivirana_varijabla>
  </DomainObject.Predmet.ProtustrankaWithAdress>
  <DomainObject.Predmet.ProtustrankaWithAdressOIB>
    <izvorni_sadrzaj>MARABU d.o.o. za ugostiteljstvo i trgovinu, OIB 89027603645, Andrije Hebranga 14, 23000 Zadar</izvorni_sadrzaj>
    <derivirana_varijabla naziv="DomainObject.Predmet.ProtustrankaWithAdressOIB_1">MARABU d.o.o. za ugostiteljstvo i trgovinu, OIB 89027603645, Andrije Hebranga 14, 23000 Zadar</derivirana_varijabla>
  </DomainObject.Predmet.ProtustrankaWithAdressOIB>
  <DomainObject.Predmet.ProtustrankaNazivFormated>
    <izvorni_sadrzaj>MARABU d.o.o. za ugostiteljstvo i trgovinu</izvorni_sadrzaj>
    <derivirana_varijabla naziv="DomainObject.Predmet.ProtustrankaNazivFormated_1">MARABU d.o.o. za ugostiteljstvo i trgovinu</derivirana_varijabla>
  </DomainObject.Predmet.ProtustrankaNazivFormated>
  <DomainObject.Predmet.ProtustrankaNazivFormatedOIB>
    <izvorni_sadrzaj>MARABU d.o.o. za ugostiteljstvo i trgovinu, OIB 89027603645</izvorni_sadrzaj>
    <derivirana_varijabla naziv="DomainObject.Predmet.ProtustrankaNazivFormatedOIB_1">MARABU d.o.o. za ugostiteljstvo i trgovinu, OIB 89027603645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20724.65</izvorni_sadrzaj>
    <derivirana_varijabla naziv="DomainObject.Predmet.TrenutnaVrijednost_1">20724.65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MARABU d.o.o. za ugostiteljstvo i trgovinu</item>
    </izvorni_sadrzaj>
    <derivirana_varijabla naziv="DomainObject.Predmet.ProtuStrankaListFormated_1">
      <item>MARABU d.o.o. za ugostiteljstvo i trgovinu</item>
    </derivirana_varijabla>
  </DomainObject.Predmet.ProtuStrankaListFormated>
  <DomainObject.Predmet.ProtuStrankaListFormatedOIB>
    <izvorni_sadrzaj>
      <item>MARABU d.o.o. za ugostiteljstvo i trgovinu, OIB 89027603645</item>
    </izvorni_sadrzaj>
    <derivirana_varijabla naziv="DomainObject.Predmet.ProtuStrankaListFormatedOIB_1">
      <item>MARABU d.o.o. za ugostiteljstvo i trgovinu, OIB 89027603645</item>
    </derivirana_varijabla>
  </DomainObject.Predmet.ProtuStrankaListFormatedOIB>
  <DomainObject.Predmet.ProtuStrankaListFormatedWithAdress>
    <izvorni_sadrzaj>
      <item>MARABU d.o.o. za ugostiteljstvo i trgovinu, Andrije Hebranga 14, 23000 Zadar</item>
    </izvorni_sadrzaj>
    <derivirana_varijabla naziv="DomainObject.Predmet.ProtuStrankaListFormatedWithAdress_1">
      <item>MARABU d.o.o. za ugostiteljstvo i trgovinu, Andrije Hebranga 14, 23000 Zadar</item>
    </derivirana_varijabla>
  </DomainObject.Predmet.ProtuStrankaListFormatedWithAdress>
  <DomainObject.Predmet.ProtuStrankaListFormatedWithAdressOIB>
    <izvorni_sadrzaj>
      <item>MARABU d.o.o. za ugostiteljstvo i trgovinu, OIB 89027603645, Andrije Hebranga 14, 23000 Zadar</item>
    </izvorni_sadrzaj>
    <derivirana_varijabla naziv="DomainObject.Predmet.ProtuStrankaListFormatedWithAdressOIB_1">
      <item>MARABU d.o.o. za ugostiteljstvo i trgovinu, OIB 89027603645, Andrije Hebranga 14, 23000 Zadar</item>
    </derivirana_varijabla>
  </DomainObject.Predmet.ProtuStrankaListFormatedWithAdressOIB>
  <DomainObject.Predmet.ProtuStrankaListNazivFormated>
    <izvorni_sadrzaj>
      <item>MARABU d.o.o. za ugostiteljstvo i trgovinu</item>
    </izvorni_sadrzaj>
    <derivirana_varijabla naziv="DomainObject.Predmet.ProtuStrankaListNazivFormated_1">
      <item>MARABU d.o.o. za ugostiteljstvo i trgovinu</item>
    </derivirana_varijabla>
  </DomainObject.Predmet.ProtuStrankaListNazivFormated>
  <DomainObject.Predmet.ProtuStrankaListNazivFormatedOIB>
    <izvorni_sadrzaj>
      <item>MARABU d.o.o. za ugostiteljstvo i trgovinu, OIB 89027603645</item>
    </izvorni_sadrzaj>
    <derivirana_varijabla naziv="DomainObject.Predmet.ProtuStrankaListNazivFormatedOIB_1">
      <item>MARABU d.o.o. za ugostiteljstvo i trgovinu, OIB 89027603645</item>
    </derivirana_varijabla>
  </DomainObject.Predmet.ProtuStrankaListNazivFormatedOIB>
  <DomainObject.Predmet.OstaliListFormated>
    <izvorni_sadrzaj>
      <item>Josipa Oklobdžija</item>
    </izvorni_sadrzaj>
    <derivirana_varijabla naziv="DomainObject.Predmet.OstaliListFormated_1">
      <item>Josipa Oklobdžija</item>
    </derivirana_varijabla>
  </DomainObject.Predmet.OstaliListFormated>
  <DomainObject.Predmet.OstaliListFormatedOIB>
    <izvorni_sadrzaj>
      <item>Josipa Oklobdžija, OIB 32208116046</item>
    </izvorni_sadrzaj>
    <derivirana_varijabla naziv="DomainObject.Predmet.OstaliListFormatedOIB_1">
      <item>Josipa Oklobdžija, OIB 32208116046</item>
    </derivirana_varijabla>
  </DomainObject.Predmet.OstaliListFormatedOIB>
  <DomainObject.Predmet.OstaliListFormatedWithAdress>
    <izvorni_sadrzaj>
      <item>Josipa Oklobdžija, Miljkovica Vii 35, 23234 Vir</item>
    </izvorni_sadrzaj>
    <derivirana_varijabla naziv="DomainObject.Predmet.OstaliListFormatedWithAdress_1">
      <item>Josipa Oklobdžija, Miljkovica Vii 35, 23234 Vir</item>
    </derivirana_varijabla>
  </DomainObject.Predmet.OstaliListFormatedWithAdress>
  <DomainObject.Predmet.OstaliListFormatedWithAdressOIB>
    <izvorni_sadrzaj>
      <item>Josipa Oklobdžija, OIB 32208116046, Miljkovica Vii 35, 23234 Vir</item>
    </izvorni_sadrzaj>
    <derivirana_varijabla naziv="DomainObject.Predmet.OstaliListFormatedWithAdressOIB_1">
      <item>Josipa Oklobdžija, OIB 32208116046, Miljkovica Vii 35, 23234 Vir</item>
    </derivirana_varijabla>
  </DomainObject.Predmet.OstaliListFormatedWithAdressOIB>
  <DomainObject.Predmet.OstaliListNazivFormated>
    <izvorni_sadrzaj>
      <item>Josipa Oklobdžija</item>
    </izvorni_sadrzaj>
    <derivirana_varijabla naziv="DomainObject.Predmet.OstaliListNazivFormated_1">
      <item>Josipa Oklobdžija</item>
    </derivirana_varijabla>
  </DomainObject.Predmet.OstaliListNazivFormated>
  <DomainObject.Predmet.OstaliListNazivFormatedOIB>
    <izvorni_sadrzaj>
      <item>Josipa Oklobdžija, OIB 32208116046</item>
    </izvorni_sadrzaj>
    <derivirana_varijabla naziv="DomainObject.Predmet.OstaliListNazivFormatedOIB_1">
      <item>Josipa Oklobdžija, OIB 32208116046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MARABU d.o.o. za ugostiteljstvo i trgovinu</izvorni_sadrzaj>
    <derivirana_varijabla naziv="DomainObject.Predmet.ProtustrankaIDrugi_1">MARABU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MARABU d.o.o. za ugostiteljstvo i trgovinu, OIB 89027603645, Andrije Hebranga 14, 23000 Zadar</izvorni_sadrzaj>
    <derivirana_varijabla naziv="DomainObject.Predmet.ProtustrankaIDrugiAdressOIB_1">MARABU d.o.o. za ugostiteljstvo i trgovinu, OIB 89027603645, Andrije Hebranga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MARABU d.o.o. za ugostiteljstvo i trgovinu</item>
      <item>Josipa Oklobdžija</item>
    </izvorni_sadrzaj>
    <derivirana_varijabla naziv="DomainObject.Predmet.SudioniciListNaziv_1">
      <item>Financijska agencija</item>
      <item>MARABU d.o.o. za ugostiteljstvo i trgovinu</item>
      <item>Josipa Oklobdžija</item>
    </derivirana_varijabla>
  </DomainObject.Predmet.SudioniciListNaziv>
  <DomainObject.Predmet.SudioniciListAdressOIB>
    <izvorni_sadrzaj>
      <item>Financijska agencija, OIB 85821130368, Ivana Danila 4,23000 Zadar</item>
      <item>MARABU d.o.o. za ugostiteljstvo i trgovinu, OIB 89027603645, Andrije Hebranga 14,23000 Zadar</item>
      <item>Josipa Oklobdžija, OIB 32208116046, Miljkovica Vii 35,23234 Vir</item>
    </izvorni_sadrzaj>
    <derivirana_varijabla naziv="DomainObject.Predmet.SudioniciListAdressOIB_1">
      <item>Financijska agencija, OIB 85821130368, Ivana Danila 4,23000 Zadar</item>
      <item>MARABU d.o.o. za ugostiteljstvo i trgovinu, OIB 89027603645, Andrije Hebranga 14,23000 Zadar</item>
      <item>Josipa Oklobdžija, OIB 32208116046, Miljkovica Vii 35,23234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89027603645</item>
      <item>, OIB 32208116046</item>
    </izvorni_sadrzaj>
    <derivirana_varijabla naziv="DomainObject.Predmet.SudioniciListNazivOIB_1">
      <item>, OIB 85821130368</item>
      <item>, OIB 89027603645</item>
      <item>, OIB 32208116046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EF16E-E5AA-4604-8EBD-B5C507E86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1851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2016-04-22T09:20:00Z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