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7f6142" w14:paraId="97f614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525EF">
        <w:rPr>
          <w:rFonts w:cs="Times New Roman" w:hAnsi="Times New Roman" w:ascii="Times New Roman"/>
          <w:sz w:val="24"/>
          <w:szCs w:val="24"/>
        </w:rPr>
        <w:t>5935</w:t>
      </w:r>
      <w:r w:rsidR="00A75756">
        <w:rPr>
          <w:rFonts w:cs="Times New Roman" w:hAnsi="Times New Roman" w:ascii="Times New Roman"/>
          <w:sz w:val="24"/>
          <w:szCs w:val="24"/>
        </w:rPr>
        <w:t>/16</w:t>
      </w:r>
      <w:r w:rsidR="00BD7C31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BD7C3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A13827">
        <w:rPr>
          <w:rFonts w:cs="Times New Roman" w:hAnsi="Times New Roman" w:ascii="Times New Roman"/>
          <w:sz w:val="24"/>
          <w:szCs w:val="24"/>
        </w:rPr>
        <w:t xml:space="preserve">imovinom </w:t>
      </w:r>
      <w:r w:rsidRPr="00CB38D1">
        <w:rPr>
          <w:rFonts w:cs="Times New Roman" w:hAnsi="Times New Roman" w:ascii="Times New Roman"/>
          <w:sz w:val="24"/>
          <w:szCs w:val="24"/>
        </w:rPr>
        <w:t>dužnik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525EF">
        <w:rPr>
          <w:rFonts w:cs="Times New Roman" w:hAnsi="Times New Roman" w:ascii="Times New Roman"/>
          <w:sz w:val="24"/>
          <w:szCs w:val="24"/>
        </w:rPr>
        <w:t>Mirk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 xml:space="preserve"> Vojnović</w:t>
      </w:r>
      <w:r w:rsidR="00A13827">
        <w:rPr>
          <w:rFonts w:cs="Times New Roman" w:hAnsi="Times New Roman" w:ascii="Times New Roman"/>
          <w:sz w:val="24"/>
          <w:szCs w:val="24"/>
        </w:rPr>
        <w:t>a</w:t>
      </w:r>
      <w:r w:rsidR="009525EF">
        <w:rPr>
          <w:rFonts w:cs="Times New Roman" w:hAnsi="Times New Roman" w:ascii="Times New Roman"/>
          <w:sz w:val="24"/>
          <w:szCs w:val="24"/>
        </w:rPr>
        <w:t>, vl. JURATEX UNDERWEAR Obrt za proizvodnju, trgovinu i prijevoz, Samobor, Draganje Selo 5/G, OIB: 81898769219</w:t>
      </w:r>
      <w:r w:rsidR="00A75756">
        <w:rPr>
          <w:rFonts w:cs="Times New Roman" w:hAnsi="Times New Roman" w:ascii="Times New Roman"/>
          <w:sz w:val="24"/>
          <w:szCs w:val="24"/>
        </w:rPr>
        <w:t xml:space="preserve">, pokrenutom na prijedlog dužnika, </w:t>
      </w:r>
      <w:r w:rsidR="00BD7C31">
        <w:rPr>
          <w:rFonts w:cs="Times New Roman" w:hAnsi="Times New Roman" w:ascii="Times New Roman"/>
          <w:sz w:val="24"/>
          <w:szCs w:val="24"/>
        </w:rPr>
        <w:t>19. siječnja 2017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D7C3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BD7C31" w:rsidP="00A13827" w:rsidR="00BD7C3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7C31" w:rsidP="00BD7C31" w:rsidR="00EE3022" w:rsidRPr="00BD7C3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C6564">
        <w:rPr>
          <w:rFonts w:cs="Times New Roman" w:hAnsi="Times New Roman" w:ascii="Times New Roman"/>
          <w:sz w:val="24"/>
          <w:szCs w:val="24"/>
        </w:rPr>
        <w:t xml:space="preserve">Pozivaju se stranke pristupiti na ročište radi ispitivanja tražbina, koje se zakazuje za dan: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540E77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ožujka 2017</w:t>
      </w:r>
      <w:r w:rsidR="004C6564"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9,15</w:t>
      </w:r>
      <w:r w:rsidR="004C6564"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="004C6564">
        <w:rPr>
          <w:rFonts w:cs="Times New Roman" w:hAnsi="Times New Roman" w:ascii="Times New Roman"/>
          <w:sz w:val="24"/>
          <w:szCs w:val="24"/>
        </w:rPr>
        <w:t xml:space="preserve"> na </w:t>
      </w:r>
      <w:r w:rsidR="004C6564" w:rsidRPr="005F5C3F">
        <w:rPr>
          <w:rFonts w:cs="Times New Roman" w:hAnsi="Times New Roman" w:ascii="Times New Roman"/>
          <w:sz w:val="24"/>
          <w:szCs w:val="24"/>
        </w:rPr>
        <w:t>Trgovačkom sudu u Zagrebu, Petrinjska 8, sudnica 96/II (Mala dvorana).</w:t>
      </w:r>
    </w:p>
    <w:p w:rsidRDefault="003423A6" w:rsidP="008E0B1D" w:rsidR="003423A6" w:rsidRPr="00BD7C31">
      <w:pPr>
        <w:jc w:val="center"/>
        <w:rPr>
          <w:rFonts w:cs="Times New Roman" w:hAnsi="Times New Roman" w:ascii="Times New Roman"/>
          <w:sz w:val="24"/>
          <w:szCs w:val="24"/>
        </w:rPr>
      </w:pPr>
      <w:r w:rsidRPr="00BD7C3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BD7C31">
        <w:rPr>
          <w:rFonts w:cs="Times New Roman" w:hAnsi="Times New Roman" w:ascii="Times New Roman"/>
          <w:sz w:val="24"/>
          <w:szCs w:val="24"/>
        </w:rPr>
        <w:t>Zagrebu</w:t>
      </w:r>
      <w:r w:rsidRPr="00BD7C31">
        <w:rPr>
          <w:rFonts w:cs="Times New Roman" w:hAnsi="Times New Roman" w:ascii="Times New Roman"/>
          <w:sz w:val="24"/>
          <w:szCs w:val="24"/>
        </w:rPr>
        <w:t>,</w:t>
      </w:r>
      <w:r w:rsidR="008E0B1D" w:rsidRPr="00BD7C31">
        <w:rPr>
          <w:rFonts w:cs="Times New Roman" w:hAnsi="Times New Roman" w:ascii="Times New Roman"/>
          <w:sz w:val="24"/>
          <w:szCs w:val="24"/>
        </w:rPr>
        <w:t xml:space="preserve">  </w:t>
      </w:r>
      <w:r w:rsidR="00BD7C31" w:rsidRPr="00BD7C31">
        <w:rPr>
          <w:rFonts w:cs="Times New Roman" w:hAnsi="Times New Roman" w:ascii="Times New Roman"/>
          <w:sz w:val="24"/>
          <w:szCs w:val="24"/>
        </w:rPr>
        <w:t>19. siječnja 2017</w:t>
      </w:r>
      <w:r w:rsidR="008E0B1D" w:rsidRPr="00BD7C3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BD7C3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BD7C31">
      <w:pPr>
        <w:ind w:left="705"/>
        <w:rPr>
          <w:rFonts w:cs="Times New Roman" w:hAnsi="Times New Roman" w:ascii="Times New Roman"/>
          <w:sz w:val="24"/>
          <w:szCs w:val="24"/>
        </w:rPr>
      </w:pP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BD7C3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BD7C3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BD7C3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BD7C31">
        <w:rPr>
          <w:rFonts w:cs="Times New Roman" w:hAnsi="Times New Roman" w:ascii="Times New Roman"/>
          <w:sz w:val="24"/>
          <w:szCs w:val="24"/>
        </w:rPr>
        <w:t>S</w:t>
      </w:r>
      <w:r w:rsidR="00BB733D" w:rsidRPr="00BD7C31">
        <w:rPr>
          <w:rFonts w:cs="Times New Roman" w:hAnsi="Times New Roman" w:ascii="Times New Roman"/>
          <w:sz w:val="24"/>
          <w:szCs w:val="24"/>
        </w:rPr>
        <w:t xml:space="preserve"> </w:t>
      </w:r>
      <w:r w:rsidRPr="00BD7C31">
        <w:rPr>
          <w:rFonts w:cs="Times New Roman" w:hAnsi="Times New Roman" w:ascii="Times New Roman"/>
          <w:sz w:val="24"/>
          <w:szCs w:val="24"/>
        </w:rPr>
        <w:t>U</w:t>
      </w:r>
      <w:r w:rsidR="00BB733D" w:rsidRPr="00BD7C31">
        <w:rPr>
          <w:rFonts w:cs="Times New Roman" w:hAnsi="Times New Roman" w:ascii="Times New Roman"/>
          <w:sz w:val="24"/>
          <w:szCs w:val="24"/>
        </w:rPr>
        <w:t xml:space="preserve"> </w:t>
      </w:r>
      <w:r w:rsidRPr="00BD7C31">
        <w:rPr>
          <w:rFonts w:cs="Times New Roman" w:hAnsi="Times New Roman" w:ascii="Times New Roman"/>
          <w:sz w:val="24"/>
          <w:szCs w:val="24"/>
        </w:rPr>
        <w:t>D</w:t>
      </w:r>
      <w:r w:rsidR="00BB733D" w:rsidRPr="00BD7C31">
        <w:rPr>
          <w:rFonts w:cs="Times New Roman" w:hAnsi="Times New Roman" w:ascii="Times New Roman"/>
          <w:sz w:val="24"/>
          <w:szCs w:val="24"/>
        </w:rPr>
        <w:t xml:space="preserve"> </w:t>
      </w:r>
      <w:r w:rsidRPr="00BD7C31">
        <w:rPr>
          <w:rFonts w:cs="Times New Roman" w:hAnsi="Times New Roman" w:ascii="Times New Roman"/>
          <w:sz w:val="24"/>
          <w:szCs w:val="24"/>
        </w:rPr>
        <w:t>A</w:t>
      </w:r>
      <w:r w:rsidR="00BB733D" w:rsidRPr="00BD7C31">
        <w:rPr>
          <w:rFonts w:cs="Times New Roman" w:hAnsi="Times New Roman" w:ascii="Times New Roman"/>
          <w:sz w:val="24"/>
          <w:szCs w:val="24"/>
        </w:rPr>
        <w:t xml:space="preserve"> </w:t>
      </w:r>
      <w:r w:rsidRPr="00BD7C3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BD7C31">
      <w:pPr>
        <w:ind w:left="705"/>
        <w:rPr>
          <w:rFonts w:cs="Times New Roman" w:hAnsi="Times New Roman" w:ascii="Times New Roman"/>
          <w:sz w:val="24"/>
          <w:szCs w:val="24"/>
        </w:rPr>
      </w:pP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="006F5244" w:rsidRPr="00BD7C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BD7C3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D7C3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 w:rsidRPr="00BD7C3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D7C31">
        <w:rPr>
          <w:rFonts w:cs="Times New Roman" w:hAnsi="Times New Roman" w:ascii="Times New Roman"/>
          <w:sz w:val="24"/>
          <w:szCs w:val="24"/>
        </w:rPr>
        <w:t>MIHAEL KOVAČIĆ</w:t>
      </w:r>
      <w:r w:rsidR="00F7180A" w:rsidRPr="00BD7C31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 w:rsidRPr="00BD7C31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BD7C31">
      <w:pPr>
        <w:rPr>
          <w:rFonts w:cs="Times New Roman" w:hAnsi="Times New Roman" w:ascii="Times New Roman"/>
          <w:sz w:val="24"/>
          <w:szCs w:val="24"/>
        </w:rPr>
      </w:pPr>
      <w:r w:rsidRPr="00BD7C31">
        <w:rPr>
          <w:rFonts w:cs="Times New Roman" w:hAnsi="Times New Roman" w:ascii="Times New Roman"/>
          <w:sz w:val="24"/>
          <w:szCs w:val="24"/>
        </w:rPr>
        <w:t>Pravna pouka:</w:t>
      </w:r>
    </w:p>
    <w:p w:rsidRDefault="00BD7C31" w:rsidP="00BD7C31" w:rsidR="00BD7C31" w:rsidRPr="00BD7C31">
      <w:pPr>
        <w:rPr>
          <w:rFonts w:hAnsi="Times New Roman" w:ascii="Times New Roman"/>
          <w:sz w:val="24"/>
        </w:rPr>
      </w:pPr>
      <w:r w:rsidRPr="00BD7C31">
        <w:rPr>
          <w:rFonts w:hAnsi="Times New Roman" w:ascii="Times New Roman"/>
          <w:sz w:val="24"/>
        </w:rPr>
        <w:t>Protiv zaključka nije dopušten pravni lijek.</w:t>
      </w:r>
    </w:p>
    <w:p w:rsidRDefault="00F7180A" w:rsidR="00F7180A" w:rsidRPr="00BD7C3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7180A" w:rsidR="00F7180A" w:rsidRPr="00BD7C31">
      <w:pPr>
        <w:jc w:val="both"/>
        <w:rPr>
          <w:rFonts w:cs="Times New Roman" w:hAnsi="Times New Roman" w:ascii="Times New Roman"/>
          <w:sz w:val="24"/>
          <w:szCs w:val="24"/>
        </w:rPr>
      </w:pP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7180A" w:rsidR="00F7180A" w:rsidRPr="00BD7C31">
      <w:pPr>
        <w:jc w:val="both"/>
        <w:rPr>
          <w:rFonts w:cs="Times New Roman" w:hAnsi="Times New Roman" w:ascii="Times New Roman"/>
          <w:sz w:val="24"/>
          <w:szCs w:val="24"/>
        </w:rPr>
      </w:pP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</w:r>
      <w:r w:rsidRPr="00BD7C31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D7C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D7C3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1E4E5F" w:rsidRPr="00BD7C3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BF0F33" w:rsidP="006F5244" w:rsidR="007F2918" w:rsidRPr="00BD7C3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29479C" w:rsidP="0029479C" w:rsidR="0029479C" w:rsidRPr="00BD7C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D7C31" w:rsidP="0029479C" w:rsidR="00BD7C31" w:rsidRPr="00BD7C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D7C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D7C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D7C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 </w:t>
      </w:r>
      <w:r w:rsidR="00A13827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 </w:t>
      </w:r>
      <w:r w:rsidR="00457636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roč. </w:t>
      </w:r>
      <w:r w:rsidR="00BD7C31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1.III/17</w:t>
      </w:r>
    </w:p>
    <w:p w:rsidRDefault="0029479C" w:rsidP="0029479C" w:rsidR="0029479C" w:rsidRPr="00BD7C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D7C3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457636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BD7C31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19.1</w:t>
      </w:r>
      <w:r w:rsidR="00A13827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.</w:t>
      </w:r>
      <w:r w:rsidR="00BD7C31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17</w:t>
      </w:r>
      <w:r w:rsidR="00457636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>.</w:t>
      </w:r>
      <w:r w:rsidR="00BF0F33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D7C3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D7C3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390" w:rsidR="00777390">
      <w:r>
        <w:separator/>
      </w:r>
    </w:p>
  </w:endnote>
  <w:endnote w:id="0" w:type="continuationSeparator">
    <w:p w:rsidRDefault="00777390" w:rsidR="00777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390" w:rsidR="00777390">
      <w:r>
        <w:separator/>
      </w:r>
    </w:p>
  </w:footnote>
  <w:footnote w:id="0" w:type="continuationSeparator">
    <w:p w:rsidRDefault="00777390" w:rsidR="00777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D7C3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40E77">
      <w:rPr>
        <w:rFonts w:hAnsi="Times New Roman" w:ascii="Times New Roman"/>
      </w:rPr>
      <w:t>5935</w:t>
    </w:r>
    <w:r w:rsidR="00457636">
      <w:rPr>
        <w:rFonts w:hAnsi="Times New Roman" w:ascii="Times New Roman"/>
      </w:rPr>
      <w:t>/16</w:t>
    </w:r>
    <w:r w:rsidR="00F7180A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E470B"/>
    <w:rsid w:val="001E4E5F"/>
    <w:rsid w:val="00235AAE"/>
    <w:rsid w:val="00281E63"/>
    <w:rsid w:val="0028293E"/>
    <w:rsid w:val="0029479C"/>
    <w:rsid w:val="002A262F"/>
    <w:rsid w:val="002E06D4"/>
    <w:rsid w:val="00320107"/>
    <w:rsid w:val="003423A6"/>
    <w:rsid w:val="0036341C"/>
    <w:rsid w:val="00364979"/>
    <w:rsid w:val="00366457"/>
    <w:rsid w:val="003A0AEB"/>
    <w:rsid w:val="003A4160"/>
    <w:rsid w:val="003B4CA6"/>
    <w:rsid w:val="003C6959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40E77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7835"/>
    <w:rsid w:val="00727277"/>
    <w:rsid w:val="007519B3"/>
    <w:rsid w:val="00764AEE"/>
    <w:rsid w:val="00777390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25EF"/>
    <w:rsid w:val="00953DED"/>
    <w:rsid w:val="00970649"/>
    <w:rsid w:val="00981BDB"/>
    <w:rsid w:val="009C0C60"/>
    <w:rsid w:val="009D0ED3"/>
    <w:rsid w:val="009F0284"/>
    <w:rsid w:val="009F3306"/>
    <w:rsid w:val="00A13827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B733D"/>
    <w:rsid w:val="00BD7C31"/>
    <w:rsid w:val="00BF0F33"/>
    <w:rsid w:val="00C04421"/>
    <w:rsid w:val="00C40EA5"/>
    <w:rsid w:val="00C63DB7"/>
    <w:rsid w:val="00C66946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4871"/>
    <w:rsid w:val="00DA0460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7180A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6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6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6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6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6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6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6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6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764</properties:Characters>
  <properties:Lines>42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2017-01-19T11:56:00Z</dcterms:created>
  <dc:creator>Mihael Kovačić</dc:creator>
  <cp:lastModifiedBy>Sonja Pilić</cp:lastModifiedBy>
  <cp:lastPrinted>2017-01-19T11:55:00Z</cp:lastPrinted>
  <dcterms:modified xmlns:xsi="http://www.w3.org/2001/XMLSchema-instance" xsi:type="dcterms:W3CDTF">2017-01-19T11:57:00Z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