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fc6e" w14:paraId="899fc6e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174606">
        <w:t>5</w:t>
      </w:r>
      <w:r w:rsidR="002368FF">
        <w:t>10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2368FF">
        <w:t xml:space="preserve">KUGLER – INŽENJERING, </w:t>
      </w:r>
      <w:r w:rsidR="00174606">
        <w:t xml:space="preserve">d.o.o. </w:t>
      </w:r>
      <w:r w:rsidR="002368FF">
        <w:t>za primjenu novih tehnologija, Zagreb, Domjanićeva 13, OIB 35317159980,</w:t>
      </w:r>
      <w:r w:rsidR="00B71BEB">
        <w:t xml:space="preserve"> MBS 08</w:t>
      </w:r>
      <w:r w:rsidR="002368FF">
        <w:t>0028647</w:t>
      </w:r>
      <w:r w:rsidR="00E63356">
        <w:t xml:space="preserve">, </w:t>
      </w:r>
      <w:r w:rsidR="00EB359B">
        <w:t>dan</w:t>
      </w:r>
      <w:r w:rsidR="001268C6">
        <w:t xml:space="preserve">a </w:t>
      </w:r>
      <w:r w:rsidR="00E63356">
        <w:t>19. prosinca</w:t>
      </w:r>
      <w:r w:rsidR="00832F73">
        <w:t xml:space="preserve"> 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C71A9B">
        <w:t>KUGLER – INŽENJERING, d.o.o. za primjenu novih tehnologija, Zagreb, Domjanićeva 13, OIB 35317159980, MBS 080028647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7843B5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</w:t>
      </w:r>
      <w:r w:rsidR="00B1758C">
        <w:t>imenuje se Nikola Bojanić iz Osijeka, Bračka 179, OIB 32886956915.</w:t>
      </w:r>
    </w:p>
    <w:p w:rsidRDefault="00B1758C" w:rsidP="00B1758C" w:rsidR="00B1758C">
      <w:pPr>
        <w:pStyle w:val="Odlomakpopisa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C71A9B">
        <w:t>KUGLER – INŽENJERING, d.o.o. za primjenu novih tehnologija, Zagreb, Domjanićeva 13, OIB 35317159980, MBS 080028647</w:t>
      </w:r>
      <w:r w:rsidR="00174606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</w:t>
      </w:r>
      <w:r w:rsidR="00B71BEB">
        <w:t>1</w:t>
      </w:r>
      <w:r w:rsidR="00174606">
        <w:t>7</w:t>
      </w:r>
      <w:r w:rsidR="00B71BEB">
        <w:t xml:space="preserve">. kolovoza </w:t>
      </w:r>
      <w:r w:rsidR="00E63356">
        <w:t xml:space="preserve">2016. zahtjev za provedbu skraćenog stečajnog postupka nad dužnikom </w:t>
      </w:r>
      <w:r w:rsidR="00662196">
        <w:t>KUGLER – INŽENJERING, d.o.o. za primjenu novih tehnologija, Zagreb, Domjanićeva 13, OIB 35317159980, MBS 080028647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804C5F">
        <w:t>28.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</w:t>
      </w:r>
      <w:r w:rsidR="00174606">
        <w:t>5</w:t>
      </w:r>
      <w:r w:rsidR="00BA4E83">
        <w:t>10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04C5F">
        <w:t>19.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otpravka</w:t>
      </w:r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7B7329" w:rsidP="002C7D0A" w:rsidR="007B7329">
      <w:pPr>
        <w:tabs>
          <w:tab w:pos="1590" w:val="left"/>
        </w:tabs>
      </w:pPr>
    </w:p>
    <w:p w:rsidRDefault="007B7329" w:rsidP="007B7329" w:rsidR="007B7329" w:rsidRPr="007B7329"/>
    <w:p w:rsidRDefault="007B7329" w:rsidP="007B7329" w:rsidR="007B7329" w:rsidRPr="007B7329"/>
    <w:p w:rsidRDefault="007B7329" w:rsidP="007B7329" w:rsidR="007B7329" w:rsidRPr="007B7329"/>
    <w:p w:rsidRDefault="007B7329" w:rsidP="007B7329" w:rsidR="007B7329" w:rsidRPr="007B7329"/>
    <w:p w:rsidRDefault="007B7329" w:rsidP="007B7329" w:rsidR="007B7329" w:rsidRPr="007B7329"/>
    <w:p w:rsidRDefault="007B7329" w:rsidP="007B7329" w:rsidR="007B7329" w:rsidRPr="007B7329"/>
    <w:p w:rsidRDefault="007B7329" w:rsidP="007B7329" w:rsidR="007B7329" w:rsidRPr="007B7329"/>
    <w:p w:rsidRDefault="007B7329" w:rsidP="007B7329" w:rsidR="007B7329" w:rsidRPr="007B7329"/>
    <w:p w:rsidRDefault="007B7329" w:rsidP="007B7329" w:rsidR="007B7329" w:rsidRPr="007B7329"/>
    <w:p w:rsidRDefault="007B7329" w:rsidP="007B7329" w:rsidR="007B7329" w:rsidRPr="007B7329"/>
    <w:p w:rsidRDefault="007B7329" w:rsidP="007B7329" w:rsidR="007B7329"/>
    <w:p w:rsidRDefault="002C7D0A" w:rsidP="007B7329" w:rsidR="002C7D0A"/>
    <w:p w:rsidRDefault="007B7329" w:rsidP="007B7329" w:rsidR="007B7329"/>
    <w:p w:rsidRDefault="007B7329" w:rsidP="007B7329" w:rsidR="007B7329"/>
    <w:p w:rsidRDefault="007B7329" w:rsidP="007B7329" w:rsidR="007B7329"/>
    <w:p w:rsidRDefault="007B7329" w:rsidP="007B7329" w:rsidR="007B7329"/>
    <w:sectPr w:rsidSect="00595F9B" w:rsidR="007B7329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894" w:rsidP="00C02BFE" w:rsidR="00910894">
      <w:r>
        <w:separator/>
      </w:r>
    </w:p>
  </w:endnote>
  <w:endnote w:id="0" w:type="continuationSeparator">
    <w:p w:rsidRDefault="00910894" w:rsidP="00C02BFE" w:rsidR="00910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894" w:rsidP="00C02BFE" w:rsidR="00910894">
      <w:r>
        <w:separator/>
      </w:r>
    </w:p>
  </w:footnote>
  <w:footnote w:id="0" w:type="continuationSeparator">
    <w:p w:rsidRDefault="00910894" w:rsidP="00C02BFE" w:rsidR="009108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74606">
      <w:t>5</w:t>
    </w:r>
    <w:r w:rsidR="00BA4E83">
      <w:t>10</w:t>
    </w:r>
    <w:r w:rsidR="007843B5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74606"/>
    <w:rsid w:val="001869D0"/>
    <w:rsid w:val="001C0539"/>
    <w:rsid w:val="001C2E37"/>
    <w:rsid w:val="001D7633"/>
    <w:rsid w:val="00223884"/>
    <w:rsid w:val="002368FF"/>
    <w:rsid w:val="002762CF"/>
    <w:rsid w:val="002B093D"/>
    <w:rsid w:val="002B3018"/>
    <w:rsid w:val="002C7D0A"/>
    <w:rsid w:val="002D6515"/>
    <w:rsid w:val="0030221F"/>
    <w:rsid w:val="00344A23"/>
    <w:rsid w:val="00351AA2"/>
    <w:rsid w:val="003902DD"/>
    <w:rsid w:val="003A5A04"/>
    <w:rsid w:val="003A5C60"/>
    <w:rsid w:val="003E3449"/>
    <w:rsid w:val="003E6665"/>
    <w:rsid w:val="003F51E4"/>
    <w:rsid w:val="004041FE"/>
    <w:rsid w:val="00414929"/>
    <w:rsid w:val="00431668"/>
    <w:rsid w:val="00436A52"/>
    <w:rsid w:val="00463599"/>
    <w:rsid w:val="00471875"/>
    <w:rsid w:val="004B4396"/>
    <w:rsid w:val="004E55C1"/>
    <w:rsid w:val="004F3A00"/>
    <w:rsid w:val="005527E5"/>
    <w:rsid w:val="005736CB"/>
    <w:rsid w:val="00595F9B"/>
    <w:rsid w:val="005B1364"/>
    <w:rsid w:val="005C1582"/>
    <w:rsid w:val="005D44DA"/>
    <w:rsid w:val="005F356E"/>
    <w:rsid w:val="005F512D"/>
    <w:rsid w:val="006248A8"/>
    <w:rsid w:val="00625F99"/>
    <w:rsid w:val="00627340"/>
    <w:rsid w:val="00627821"/>
    <w:rsid w:val="00631D0A"/>
    <w:rsid w:val="00644074"/>
    <w:rsid w:val="00662196"/>
    <w:rsid w:val="0066353D"/>
    <w:rsid w:val="00673A33"/>
    <w:rsid w:val="006C28D7"/>
    <w:rsid w:val="006D018E"/>
    <w:rsid w:val="006E0C7A"/>
    <w:rsid w:val="0071496C"/>
    <w:rsid w:val="007843B5"/>
    <w:rsid w:val="007B7329"/>
    <w:rsid w:val="007D0B3D"/>
    <w:rsid w:val="007F503E"/>
    <w:rsid w:val="00804C5F"/>
    <w:rsid w:val="00827C72"/>
    <w:rsid w:val="00832F73"/>
    <w:rsid w:val="008415D2"/>
    <w:rsid w:val="008C1F00"/>
    <w:rsid w:val="008E3F42"/>
    <w:rsid w:val="00910894"/>
    <w:rsid w:val="009365DE"/>
    <w:rsid w:val="009441A8"/>
    <w:rsid w:val="00955E0E"/>
    <w:rsid w:val="009716F5"/>
    <w:rsid w:val="00986876"/>
    <w:rsid w:val="009877A4"/>
    <w:rsid w:val="009B5AFE"/>
    <w:rsid w:val="009F6327"/>
    <w:rsid w:val="00A020D8"/>
    <w:rsid w:val="00A229AD"/>
    <w:rsid w:val="00A46EC8"/>
    <w:rsid w:val="00A60733"/>
    <w:rsid w:val="00A83FF1"/>
    <w:rsid w:val="00AB2B2A"/>
    <w:rsid w:val="00AC0495"/>
    <w:rsid w:val="00AC3901"/>
    <w:rsid w:val="00AD19B8"/>
    <w:rsid w:val="00B11BFF"/>
    <w:rsid w:val="00B1758C"/>
    <w:rsid w:val="00B30AB4"/>
    <w:rsid w:val="00B4199C"/>
    <w:rsid w:val="00B71BEB"/>
    <w:rsid w:val="00B720CE"/>
    <w:rsid w:val="00B83080"/>
    <w:rsid w:val="00BA4E83"/>
    <w:rsid w:val="00BE3F93"/>
    <w:rsid w:val="00BF5CB0"/>
    <w:rsid w:val="00C02BFE"/>
    <w:rsid w:val="00C57297"/>
    <w:rsid w:val="00C62BDE"/>
    <w:rsid w:val="00C71A9B"/>
    <w:rsid w:val="00CC340C"/>
    <w:rsid w:val="00CF1046"/>
    <w:rsid w:val="00CF2B6E"/>
    <w:rsid w:val="00D5233E"/>
    <w:rsid w:val="00D676D9"/>
    <w:rsid w:val="00D82629"/>
    <w:rsid w:val="00D86BDC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F009C9"/>
    <w:rsid w:val="00F04000"/>
    <w:rsid w:val="00F11919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62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2510</izvorni_sadrzaj>
    <derivirana_varijabla naziv="DomainObject.Predmet.Broj_1">2510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St-2510/2016</izvorni_sadrzaj>
    <derivirana_varijabla naziv="DomainObject.Predmet.OznakaBroj_1">St-2510/2016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KUGLER - INŽENJERING, d.o.o.</izvorni_sadrzaj>
    <derivirana_varijabla naziv="DomainObject.Predmet.ProtustrankaFormated_1">  KUGLER - INŽENJERING, d.o.o.</derivirana_varijabla>
  </DomainObject.Predmet.ProtustrankaFormated>
  <DomainObject.Predmet.ProtustrankaFormatedOIB>
    <izvorni_sadrzaj>  KUGLER - INŽENJERING, d.o.o., OIB 35317159980</izvorni_sadrzaj>
    <derivirana_varijabla naziv="DomainObject.Predmet.ProtustrankaFormatedOIB_1">  KUGLER - INŽENJERING, d.o.o., OIB 35317159980</derivirana_varijabla>
  </DomainObject.Predmet.ProtustrankaFormatedOIB>
  <DomainObject.Predmet.ProtustrankaFormatedWithAdress>
    <izvorni_sadrzaj> KUGLER - INŽENJERING, d.o.o., Domjanićeva 13, 10000 Zagreb</izvorni_sadrzaj>
    <derivirana_varijabla naziv="DomainObject.Predmet.ProtustrankaFormatedWithAdress_1"> KUGLER - INŽENJERING, d.o.o., Domjanićeva 13, 10000 Zagreb</derivirana_varijabla>
  </DomainObject.Predmet.ProtustrankaFormatedWithAdress>
  <DomainObject.Predmet.ProtustrankaFormatedWithAdressOIB>
    <izvorni_sadrzaj> KUGLER - INŽENJERING, d.o.o., OIB 35317159980, Domjanićeva 13, 10000 Zagreb</izvorni_sadrzaj>
    <derivirana_varijabla naziv="DomainObject.Predmet.ProtustrankaFormatedWithAdressOIB_1"> KUGLER - INŽENJERING, d.o.o., OIB 35317159980, Domjanićeva 13, 10000 Zagreb</derivirana_varijabla>
  </DomainObject.Predmet.ProtustrankaFormatedWithAdressOIB>
  <DomainObject.Predmet.ProtustrankaWithAdress>
    <izvorni_sadrzaj>KUGLER - INŽENJERING, d.o.o. Domjanićeva 13, 10000 Zagreb</izvorni_sadrzaj>
    <derivirana_varijabla naziv="DomainObject.Predmet.ProtustrankaWithAdress_1">KUGLER - INŽENJERING, d.o.o. Domjanićeva 13, 10000 Zagreb</derivirana_varijabla>
  </DomainObject.Predmet.ProtustrankaWithAdress>
  <DomainObject.Predmet.ProtustrankaWithAdressOIB>
    <izvorni_sadrzaj>KUGLER - INŽENJERING, d.o.o., OIB 35317159980, Domjanićeva 13, 10000 Zagreb</izvorni_sadrzaj>
    <derivirana_varijabla naziv="DomainObject.Predmet.ProtustrankaWithAdressOIB_1">KUGLER - INŽENJERING, d.o.o., OIB 35317159980, Domjanićeva 13, 10000 Zagreb</derivirana_varijabla>
  </DomainObject.Predmet.ProtustrankaWithAdressOIB>
  <DomainObject.Predmet.ProtustrankaNazivFormated>
    <izvorni_sadrzaj>KUGLER - INŽENJERING, d.o.o.</izvorni_sadrzaj>
    <derivirana_varijabla naziv="DomainObject.Predmet.ProtustrankaNazivFormated_1">KUGLER - INŽENJERING, d.o.o.</derivirana_varijabla>
  </DomainObject.Predmet.ProtustrankaNazivFormated>
  <DomainObject.Predmet.ProtustrankaNazivFormatedOIB>
    <izvorni_sadrzaj>KUGLER - INŽENJERING, d.o.o., OIB 35317159980</izvorni_sadrzaj>
    <derivirana_varijabla naziv="DomainObject.Predmet.ProtustrankaNazivFormatedOIB_1">KUGLER - INŽENJERING, d.o.o., OIB 35317159980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KUGLER - INŽENJERING, d.o.o.</item>
    </izvorni_sadrzaj>
    <derivirana_varijabla naziv="DomainObject.Predmet.ProtuStrankaListFormated_1">
      <item>KUGLER - INŽENJERING, d.o.o.</item>
    </derivirana_varijabla>
  </DomainObject.Predmet.ProtuStrankaListFormated>
  <DomainObject.Predmet.ProtuStrankaListFormatedOIB>
    <izvorni_sadrzaj>
      <item>KUGLER - INŽENJERING, d.o.o., OIB 35317159980</item>
    </izvorni_sadrzaj>
    <derivirana_varijabla naziv="DomainObject.Predmet.ProtuStrankaListFormatedOIB_1">
      <item>KUGLER - INŽENJERING, d.o.o., OIB 35317159980</item>
    </derivirana_varijabla>
  </DomainObject.Predmet.ProtuStrankaListFormatedOIB>
  <DomainObject.Predmet.ProtuStrankaListFormatedWithAdress>
    <izvorni_sadrzaj>
      <item>KUGLER - INŽENJERING, d.o.o., Domjanićeva 13, 10000 Zagreb</item>
    </izvorni_sadrzaj>
    <derivirana_varijabla naziv="DomainObject.Predmet.ProtuStrankaListFormatedWithAdress_1">
      <item>KUGLER - INŽENJERING, d.o.o., Domjanićeva 13, 10000 Zagreb</item>
    </derivirana_varijabla>
  </DomainObject.Predmet.ProtuStrankaListFormatedWithAdress>
  <DomainObject.Predmet.ProtuStrankaListFormatedWithAdressOIB>
    <izvorni_sadrzaj>
      <item>KUGLER - INŽENJERING, d.o.o., OIB 35317159980, Domjanićeva 13, 10000 Zagreb</item>
    </izvorni_sadrzaj>
    <derivirana_varijabla naziv="DomainObject.Predmet.ProtuStrankaListFormatedWithAdressOIB_1">
      <item>KUGLER - INŽENJERING, d.o.o., OIB 35317159980, Domjanićeva 13, 10000 Zagreb</item>
    </derivirana_varijabla>
  </DomainObject.Predmet.ProtuStrankaListFormatedWithAdressOIB>
  <DomainObject.Predmet.ProtuStrankaListNazivFormated>
    <izvorni_sadrzaj>
      <item>KUGLER - INŽENJERING, d.o.o.</item>
    </izvorni_sadrzaj>
    <derivirana_varijabla naziv="DomainObject.Predmet.ProtuStrankaListNazivFormated_1">
      <item>KUGLER - INŽENJERING, d.o.o.</item>
    </derivirana_varijabla>
  </DomainObject.Predmet.ProtuStrankaListNazivFormated>
  <DomainObject.Predmet.ProtuStrankaListNazivFormatedOIB>
    <izvorni_sadrzaj>
      <item>KUGLER - INŽENJERING, d.o.o., OIB 35317159980</item>
    </izvorni_sadrzaj>
    <derivirana_varijabla naziv="DomainObject.Predmet.ProtuStrankaListNazivFormatedOIB_1">
      <item>KUGLER - INŽENJERING, d.o.o., OIB 35317159980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KUGLER - INŽENJERING, d.o.o.</izvorni_sadrzaj>
    <derivirana_varijabla naziv="DomainObject.Predmet.ProtustrankaIDrugi_1">KUGLER - INŽENJERING,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KUGLER - INŽENJERING, d.o.o., OIB 35317159980, Domjanićeva 13, 10000 Zagreb</izvorni_sadrzaj>
    <derivirana_varijabla naziv="DomainObject.Predmet.ProtustrankaIDrugiAdressOIB_1">KUGLER - INŽENJERING, d.o.o., OIB 35317159980, Domjanićeva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KUGLER - INŽENJERING, d.o.o.</item>
      <item>FINA Regionalni centar Zagreb</item>
    </izvorni_sadrzaj>
    <derivirana_varijabla naziv="DomainObject.Predmet.SudioniciListNaziv_1">
      <item>KUGLER - INŽENJERING, d.o.o.</item>
      <item>FINA Regionalni centar Zagreb</item>
    </derivirana_varijabla>
  </DomainObject.Predmet.SudioniciListNaziv>
  <DomainObject.Predmet.SudioniciListAdressOIB>
    <izvorni_sadrzaj>
      <item>KUGLER - INŽENJERING, d.o.o., OIB 35317159980, Domjanićeva 13,10000 Zagreb</item>
      <item>FINA Regionalni centar Zagreb, OIB 85821130368, Trg svibanjskih žrtava 1995. br.1,10000 Zagreb</item>
    </izvorni_sadrzaj>
    <derivirana_varijabla naziv="DomainObject.Predmet.SudioniciListAdressOIB_1">
      <item>KUGLER - INŽENJERING, d.o.o., OIB 35317159980, Domjanićeva 13,10000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35317159980</item>
      <item>, OIB 85821130368</item>
    </izvorni_sadrzaj>
    <derivirana_varijabla naziv="DomainObject.Predmet.SudioniciListNazivOIB_1">
      <item>, OIB 35317159980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924F8-4809-4B81-A8BF-17BCA70EEC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2397</properties:Characters>
  <properties:Lines>94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2016-12-19T07:10:00Z</dcterms:created>
  <dc:creator>Darija Miličević</dc:creator>
  <cp:lastModifiedBy>Darija Miličević</cp:lastModifiedBy>
  <cp:lastPrinted>2016-12-19T09:01:00Z</cp:lastPrinted>
  <dcterms:modified xmlns:xsi="http://www.w3.org/2001/XMLSchema-instance" xsi:type="dcterms:W3CDTF">2016-12-19T09:04:00Z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