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4034" w14:paraId="b9e403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B7509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7B7509">
        <w:rPr>
          <w:rFonts w:hAnsi="Times New Roman" w:ascii="Times New Roman"/>
        </w:rPr>
        <w:t>44</w:t>
      </w:r>
      <w:r w:rsidR="00727FDA">
        <w:rPr>
          <w:rFonts w:hAnsi="Times New Roman" w:ascii="Times New Roman"/>
        </w:rPr>
        <w:t>79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727FDA" w:rsidRPr="00727FDA">
        <w:rPr>
          <w:rFonts w:hAnsi="Times New Roman" w:ascii="Times New Roman"/>
        </w:rPr>
        <w:t>Trgovački sud u Zagrebu, Stalna služba, po stečajnom sucu Vesni Fundurulić Perišin,  u stečajnom predmetu u povodu prijedloga Financijske agencije za otvaranje stečajnog postupka nad dužnikom RI-ZG-PIZZA EXPRESS d.o.o., Zagreb, Ulica Ludovika Zelenka 9, OIB: 41662833918</w:t>
      </w:r>
      <w:r w:rsidR="00D83115">
        <w:rPr>
          <w:rFonts w:hAnsi="Times New Roman" w:ascii="Times New Roman"/>
        </w:rPr>
        <w:t xml:space="preserve">, </w:t>
      </w:r>
      <w:r w:rsidR="007B750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7B7509">
        <w:rPr>
          <w:rFonts w:hAnsi="Times New Roman" w:ascii="Times New Roman"/>
        </w:rPr>
        <w:t xml:space="preserve">ožujka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27FDA" w:rsidRPr="00727FDA">
        <w:rPr>
          <w:rFonts w:hAnsi="Times New Roman" w:ascii="Times New Roman"/>
        </w:rPr>
        <w:t>RI-ZG-PIZZA EXPRESS d.o.o., Zagreb, Ulica Ludovika Zelenka 9, OIB: 41662833918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727FDA">
        <w:rPr>
          <w:rFonts w:hAnsi="Times New Roman" w:ascii="Times New Roman"/>
        </w:rPr>
        <w:t>15</w:t>
      </w:r>
      <w:r w:rsidR="00FE485A">
        <w:rPr>
          <w:rFonts w:hAnsi="Times New Roman" w:ascii="Times New Roman"/>
        </w:rPr>
        <w:t>.</w:t>
      </w:r>
      <w:r w:rsidR="00FF5EE9">
        <w:rPr>
          <w:rFonts w:hAnsi="Times New Roman" w:ascii="Times New Roman"/>
        </w:rPr>
        <w:t>000,0</w:t>
      </w:r>
      <w:r w:rsidR="009F1C6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F5EE9">
        <w:rPr>
          <w:rFonts w:hAnsi="Times New Roman" w:ascii="Times New Roman"/>
        </w:rPr>
        <w:t>44</w:t>
      </w:r>
      <w:r w:rsidR="00727FDA">
        <w:rPr>
          <w:rFonts w:hAnsi="Times New Roman" w:ascii="Times New Roman"/>
        </w:rPr>
        <w:t>79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727FDA">
        <w:rPr>
          <w:rFonts w:hAnsi="Times New Roman" w:ascii="Times New Roman"/>
        </w:rPr>
        <w:t>15</w:t>
      </w:r>
      <w:r w:rsidR="00FF5EE9">
        <w:rPr>
          <w:rFonts w:hAnsi="Times New Roman" w:ascii="Times New Roman"/>
        </w:rPr>
        <w:t>.000,0</w:t>
      </w:r>
      <w:r w:rsidR="009F1C6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F5EE9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FF5EE9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A6315">
        <w:rPr>
          <w:rFonts w:hAnsi="Times New Roman" w:ascii="Times New Roman"/>
        </w:rPr>
        <w:t>, v.r.</w:t>
      </w:r>
    </w:p>
    <w:p w:rsidRDefault="008A6315" w:rsidP="00B87AEB" w:rsidR="008A6315">
      <w:pPr>
        <w:jc w:val="right"/>
        <w:rPr>
          <w:rFonts w:hAnsi="Times New Roman" w:ascii="Times New Roman"/>
        </w:rPr>
      </w:pPr>
    </w:p>
    <w:p w:rsidRDefault="008A6315" w:rsidP="00B87AEB" w:rsidR="008A63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A6315" w:rsidP="00B87AEB" w:rsidR="008A63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Ovlašeni službenik:</w:t>
      </w:r>
    </w:p>
    <w:p w:rsidRDefault="008A6315" w:rsidP="00B87AEB" w:rsidR="008A63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8A6315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31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FF5EE9">
      <w:rPr>
        <w:rFonts w:hAnsi="Times New Roman" w:ascii="Times New Roman"/>
      </w:rPr>
      <w:t>44</w:t>
    </w:r>
    <w:r w:rsidR="00727FDA">
      <w:rPr>
        <w:rFonts w:hAnsi="Times New Roman" w:ascii="Times New Roman"/>
      </w:rPr>
      <w:t>79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8731C"/>
    <w:rsid w:val="00091756"/>
    <w:rsid w:val="000B54F8"/>
    <w:rsid w:val="000B6749"/>
    <w:rsid w:val="000E2398"/>
    <w:rsid w:val="00100E7E"/>
    <w:rsid w:val="00115B75"/>
    <w:rsid w:val="001170A3"/>
    <w:rsid w:val="001511A4"/>
    <w:rsid w:val="00162B96"/>
    <w:rsid w:val="001725CA"/>
    <w:rsid w:val="0017729E"/>
    <w:rsid w:val="001C00A8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54C62"/>
    <w:rsid w:val="003A1314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2A95"/>
    <w:rsid w:val="004D4F6C"/>
    <w:rsid w:val="004F16E1"/>
    <w:rsid w:val="005151B2"/>
    <w:rsid w:val="005202F3"/>
    <w:rsid w:val="00525DAC"/>
    <w:rsid w:val="005349D1"/>
    <w:rsid w:val="005363C9"/>
    <w:rsid w:val="005454D1"/>
    <w:rsid w:val="00585AFA"/>
    <w:rsid w:val="005B2FDC"/>
    <w:rsid w:val="005B4FE6"/>
    <w:rsid w:val="0064584E"/>
    <w:rsid w:val="00665D5F"/>
    <w:rsid w:val="0067590E"/>
    <w:rsid w:val="006A451A"/>
    <w:rsid w:val="007035B4"/>
    <w:rsid w:val="00727FDA"/>
    <w:rsid w:val="00745338"/>
    <w:rsid w:val="0077109B"/>
    <w:rsid w:val="007A15C9"/>
    <w:rsid w:val="007A65CE"/>
    <w:rsid w:val="007B7509"/>
    <w:rsid w:val="007F5D44"/>
    <w:rsid w:val="00800A42"/>
    <w:rsid w:val="00816D8A"/>
    <w:rsid w:val="00821309"/>
    <w:rsid w:val="008236ED"/>
    <w:rsid w:val="0084638C"/>
    <w:rsid w:val="00854849"/>
    <w:rsid w:val="008A3F95"/>
    <w:rsid w:val="008A631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9F1C69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25FC6"/>
    <w:rsid w:val="00EC2245"/>
    <w:rsid w:val="00ED1D4D"/>
    <w:rsid w:val="00EE5FBB"/>
    <w:rsid w:val="00F0636B"/>
    <w:rsid w:val="00F33BE0"/>
    <w:rsid w:val="00F776E4"/>
    <w:rsid w:val="00FA41C5"/>
    <w:rsid w:val="00FB00A5"/>
    <w:rsid w:val="00FE485A"/>
    <w:rsid w:val="00FF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3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3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4479</izvorni_sadrzaj>
    <derivirana_varijabla naziv="DomainObject.Predmet.Broj_1">4479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St-4479/2016</izvorni_sadrzaj>
    <derivirana_varijabla naziv="DomainObject.Predmet.OznakaBroj_1">St-4479/2016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RI-ZG-PIZZA EXPRESS d.o.o. zastupanog po punomoćniku Davor Leko</izvorni_sadrzaj>
    <derivirana_varijabla naziv="DomainObject.Predmet.ProtustrankaFormated_1">  RI-ZG-PIZZA EXPRESS d.o.o. zastupanog po punomoćniku Davor Leko</derivirana_varijabla>
  </DomainObject.Predmet.ProtustrankaFormated>
  <DomainObject.Predmet.ProtustrankaFormatedOIB>
    <izvorni_sadrzaj>  RI-ZG-PIZZA EXPRESS d.o.o., OIB 41662833918 zastupanog po punomoćniku Davor Leko</izvorni_sadrzaj>
    <derivirana_varijabla naziv="DomainObject.Predmet.ProtustrankaFormatedOIB_1">  RI-ZG-PIZZA EXPRESS d.o.o., OIB 41662833918 zastupanog po punomoćniku Davor Leko</derivirana_varijabla>
  </DomainObject.Predmet.ProtustrankaFormatedOIB>
  <DomainObject.Predmet.ProtustrankaFormatedWithAdress>
    <izvorni_sadrzaj> RI-ZG-PIZZA EXPRESS d.o.o., Ulica Ludovika Zelenka 9, 10000 Zagreb zastupanog po punomoćniku Davor Leko</izvorni_sadrzaj>
    <derivirana_varijabla naziv="DomainObject.Predmet.ProtustrankaFormatedWithAdress_1"> RI-ZG-PIZZA EXPRESS d.o.o., Ulica Ludovika Zelenka 9, 10000 Zagreb zastupanog po punomoćniku Davor Leko</derivirana_varijabla>
  </DomainObject.Predmet.ProtustrankaFormatedWithAdress>
  <DomainObject.Predmet.ProtustrankaFormatedWithAdressOIB>
    <izvorni_sadrzaj> RI-ZG-PIZZA EXPRESS d.o.o., OIB 41662833918, Ulica Ludovika Zelenka 9, 10000 Zagreb zastupanog po punomoćniku Davor Leko</izvorni_sadrzaj>
    <derivirana_varijabla naziv="DomainObject.Predmet.ProtustrankaFormatedWithAdressOIB_1"> RI-ZG-PIZZA EXPRESS d.o.o., OIB 41662833918, Ulica Ludovika Zelenka 9, 10000 Zagreb zastupanog po punomoćniku Davor Leko</derivirana_varijabla>
  </DomainObject.Predmet.ProtustrankaFormatedWithAdressOIB>
  <DomainObject.Predmet.ProtustrankaWithAdress>
    <izvorni_sadrzaj>RI-ZG-PIZZA EXPRESS d.o.o. Ulica Ludovika Zelenka 9, 10000 Zagreb</izvorni_sadrzaj>
    <derivirana_varijabla naziv="DomainObject.Predmet.ProtustrankaWithAdress_1">RI-ZG-PIZZA EXPRESS d.o.o. Ulica Ludovika Zelenka 9, 10000 Zagreb</derivirana_varijabla>
  </DomainObject.Predmet.ProtustrankaWithAdress>
  <DomainObject.Predmet.ProtustrankaWithAdressOIB>
    <izvorni_sadrzaj>RI-ZG-PIZZA EXPRESS d.o.o., OIB 41662833918, Ulica Ludovika Zelenka 9, 10000 Zagreb</izvorni_sadrzaj>
    <derivirana_varijabla naziv="DomainObject.Predmet.ProtustrankaWithAdressOIB_1">RI-ZG-PIZZA EXPRESS d.o.o., OIB 41662833918, Ulica Ludovika Zelenka 9, 10000 Zagreb</derivirana_varijabla>
  </DomainObject.Predmet.ProtustrankaWithAdressOIB>
  <DomainObject.Predmet.ProtustrankaNazivFormated>
    <izvorni_sadrzaj>RI-ZG-PIZZA EXPRESS d.o.o.</izvorni_sadrzaj>
    <derivirana_varijabla naziv="DomainObject.Predmet.ProtustrankaNazivFormated_1">RI-ZG-PIZZA EXPRESS d.o.o.</derivirana_varijabla>
  </DomainObject.Predmet.ProtustrankaNazivFormated>
  <DomainObject.Predmet.ProtustrankaNazivFormatedOIB>
    <izvorni_sadrzaj>RI-ZG-PIZZA EXPRESS d.o.o., OIB 41662833918</izvorni_sadrzaj>
    <derivirana_varijabla naziv="DomainObject.Predmet.ProtustrankaNazivFormatedOIB_1">RI-ZG-PIZZA EXPRESS d.o.o., OIB 41662833918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RI-ZG-PIZZA EXPRESS d.o.o. zastupanog po punomoćniku Davor Leko</item>
    </izvorni_sadrzaj>
    <derivirana_varijabla naziv="DomainObject.Predmet.ProtuStrankaListFormated_1">
      <item>RI-ZG-PIZZA EXPRESS d.o.o. zastupanog po punomoćniku Davor Leko</item>
    </derivirana_varijabla>
  </DomainObject.Predmet.ProtuStrankaListFormated>
  <DomainObject.Predmet.ProtuStrankaListFormatedOIB>
    <izvorni_sadrzaj>
      <item>RI-ZG-PIZZA EXPRESS d.o.o., OIB 41662833918 zastupanog po punomoćniku Davor Leko</item>
    </izvorni_sadrzaj>
    <derivirana_varijabla naziv="DomainObject.Predmet.ProtuStrankaListFormatedOIB_1">
      <item>RI-ZG-PIZZA EXPRESS d.o.o., OIB 41662833918 zastupanog po punomoćniku Davor Leko</item>
    </derivirana_varijabla>
  </DomainObject.Predmet.ProtuStrankaListFormatedOIB>
  <DomainObject.Predmet.ProtuStrankaListFormatedWithAdress>
    <izvorni_sadrzaj>
      <item>RI-ZG-PIZZA EXPRESS d.o.o., Ulica Ludovika Zelenka 9, 10000 Zagreb zastupanog po punomoćniku Davor Leko</item>
    </izvorni_sadrzaj>
    <derivirana_varijabla naziv="DomainObject.Predmet.ProtuStrankaListFormatedWithAdress_1">
      <item>RI-ZG-PIZZA EXPRESS d.o.o., Ulica Ludovika Zelenka 9, 10000 Zagreb zastupanog po punomoćniku Davor Leko</item>
    </derivirana_varijabla>
  </DomainObject.Predmet.ProtuStrankaListFormatedWithAdress>
  <DomainObject.Predmet.ProtuStrankaListFormatedWithAdressOIB>
    <izvorni_sadrzaj>
      <item>RI-ZG-PIZZA EXPRESS d.o.o., OIB 41662833918, Ulica Ludovika Zelenka 9, 10000 Zagreb zastupanog po punomoćniku Davor Leko</item>
    </izvorni_sadrzaj>
    <derivirana_varijabla naziv="DomainObject.Predmet.ProtuStrankaListFormatedWithAdressOIB_1">
      <item>RI-ZG-PIZZA EXPRESS d.o.o., OIB 41662833918, Ulica Ludovika Zelenka 9, 10000 Zagreb zastupanog po punomoćniku Davor Leko</item>
    </derivirana_varijabla>
  </DomainObject.Predmet.ProtuStrankaListFormatedWithAdressOIB>
  <DomainObject.Predmet.ProtuStrankaListNazivFormated>
    <izvorni_sadrzaj>
      <item>RI-ZG-PIZZA EXPRESS d.o.o.</item>
    </izvorni_sadrzaj>
    <derivirana_varijabla naziv="DomainObject.Predmet.ProtuStrankaListNazivFormated_1">
      <item>RI-ZG-PIZZA EXPRESS d.o.o.</item>
    </derivirana_varijabla>
  </DomainObject.Predmet.ProtuStrankaListNazivFormated>
  <DomainObject.Predmet.ProtuStrankaListNazivFormatedOIB>
    <izvorni_sadrzaj>
      <item>RI-ZG-PIZZA EXPRESS d.o.o., OIB 41662833918</item>
    </izvorni_sadrzaj>
    <derivirana_varijabla naziv="DomainObject.Predmet.ProtuStrankaListNazivFormatedOIB_1">
      <item>RI-ZG-PIZZA EXPRESS d.o.o., OIB 41662833918</item>
    </derivirana_varijabla>
  </DomainObject.Predmet.ProtuStrankaListNazivFormatedOIB>
  <DomainObject.Predmet.OstaliListFormated>
    <izvorni_sadrzaj>
      <item>Davor Leko punomoćnik sudionika u postupku RI-ZG-PIZZA EXPRESS d.o.o.</item>
    </izvorni_sadrzaj>
    <derivirana_varijabla naziv="DomainObject.Predmet.OstaliListFormated_1">
      <item>Davor Leko punomoćnik sudionika u postupku RI-ZG-PIZZA EXPRESS d.o.o.</item>
    </derivirana_varijabla>
  </DomainObject.Predmet.OstaliListFormated>
  <DomainObject.Predmet.OstaliListFormatedOIB>
    <izvorni_sadrzaj>
      <item>Davor Leko, OIB 21803076923 punomoćnik sudionika u postupku RI-ZG-PIZZA EXPRESS d.o.o.</item>
    </izvorni_sadrzaj>
    <derivirana_varijabla naziv="DomainObject.Predmet.OstaliListFormatedOIB_1">
      <item>Davor Leko, OIB 21803076923 punomoćnik sudionika u postupku RI-ZG-PIZZA EXPRESS d.o.o.</item>
    </derivirana_varijabla>
  </DomainObject.Predmet.OstaliListFormatedOIB>
  <DomainObject.Predmet.OstaliListFormatedWithAdress>
    <izvorni_sadrzaj>
      <item>Davor Leko, Put Braće Honovića 23b, 51415 Oprič punomoćnik sudionika u postupku RI-ZG-PIZZA EXPRESS d.o.o.</item>
    </izvorni_sadrzaj>
    <derivirana_varijabla naziv="DomainObject.Predmet.OstaliListFormatedWithAdress_1">
      <item>Davor Leko, Put Braće Honovića 23b, 51415 Oprič punomoćnik sudionika u postupku RI-ZG-PIZZA EXPRESS d.o.o.</item>
    </derivirana_varijabla>
  </DomainObject.Predmet.OstaliListFormatedWithAdress>
  <DomainObject.Predmet.OstaliListFormatedWithAdressOIB>
    <izvorni_sadrzaj>
      <item>Davor Leko, OIB 21803076923, Put Braće Honovića 23b, 51415 Oprič punomoćnik sudionika u postupku RI-ZG-PIZZA EXPRESS d.o.o.</item>
    </izvorni_sadrzaj>
    <derivirana_varijabla naziv="DomainObject.Predmet.OstaliListFormatedWithAdressOIB_1">
      <item>Davor Leko, OIB 21803076923, Put Braće Honovića 23b, 51415 Oprič punomoćnik sudionika u postupku RI-ZG-PIZZA EXPRESS d.o.o.</item>
    </derivirana_varijabla>
  </DomainObject.Predmet.OstaliListFormatedWithAdressOIB>
  <DomainObject.Predmet.OstaliListNazivFormated>
    <izvorni_sadrzaj>
      <item>Davor Leko</item>
    </izvorni_sadrzaj>
    <derivirana_varijabla naziv="DomainObject.Predmet.OstaliListNazivFormated_1">
      <item>Davor Leko</item>
    </derivirana_varijabla>
  </DomainObject.Predmet.OstaliListNazivFormated>
  <DomainObject.Predmet.OstaliListNazivFormatedOIB>
    <izvorni_sadrzaj>
      <item>Davor Leko, OIB 21803076923</item>
    </izvorni_sadrzaj>
    <derivirana_varijabla naziv="DomainObject.Predmet.OstaliListNazivFormatedOIB_1">
      <item>Davor Leko, OIB 21803076923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RI-ZG-PIZZA EXPRESS d.o.o.</izvorni_sadrzaj>
    <derivirana_varijabla naziv="DomainObject.Predmet.ProtustrankaIDrugi_1">RI-ZG-PIZZA EXPRESS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RI-ZG-PIZZA EXPRESS d.o.o., OIB 41662833918, Ulica Ludovika Zelenka 9, 10000 Zagreb</izvorni_sadrzaj>
    <derivirana_varijabla naziv="DomainObject.Predmet.ProtustrankaIDrugiAdressOIB_1">RI-ZG-PIZZA EXPRESS d.o.o., OIB 41662833918, Ulica Ludovika Zelenka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RI-ZG-PIZZA EXPRESS d.o.o.</item>
      <item>Davor Leko</item>
    </izvorni_sadrzaj>
    <derivirana_varijabla naziv="DomainObject.Predmet.SudioniciListNaziv_1">
      <item>FINA Regionalni centar Zagreb</item>
      <item>RI-ZG-PIZZA EXPRESS d.o.o.</item>
      <item>Davor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RI-ZG-PIZZA EXPRESS d.o.o., OIB 41662833918, Ulica Ludovika Zelenka 9,10000 Zagreb</item>
      <item>Davor Leko, OIB 21803076923, Put Braće Honovića 23b,51415 Oprič</item>
    </izvorni_sadrzaj>
    <derivirana_varijabla naziv="DomainObject.Predmet.SudioniciListAdressOIB_1">
      <item>FINA Regionalni centar Zagreb, OIB 85821130368, Trg svibanjskih žrtava 1995. br. 1,10000 Zagreb</item>
      <item>RI-ZG-PIZZA EXPRESS d.o.o., OIB 41662833918, Ulica Ludovika Zelenka 9,10000 Zagreb</item>
      <item>Davor Leko, OIB 21803076923, Put Braće Honovića 23b,51415 Oprič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41662833918</item>
      <item>, OIB 21803076923</item>
    </izvorni_sadrzaj>
    <derivirana_varijabla naziv="DomainObject.Predmet.SudioniciListNazivOIB_1">
      <item>, OIB 85821130368</item>
      <item>, OIB 41662833918</item>
      <item>, OIB 21803076923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CFD53-D549-44D5-A79A-235EB34B7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1793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2017-03-09T12:27:00Z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2017-03-09T12:30:00Z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