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cb606" w14:paraId="22cb606" w:rsidRDefault="00B313DB" w:rsidP="00B313DB"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1579245</wp:posOffset>
            </wp:positionH>
            <wp:positionV relativeFrom="page">
              <wp:posOffset>238760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B313DB" w:rsidR="00AE649C" w:rsidRPr="00B76F3C">
      <w:pPr>
        <w:pStyle w:val="NormaleSPIS"/>
        <w:spacing w:after="0"/>
      </w:pPr>
    </w:p>
    <w:p w:rsidRDefault="00B313DB" w:rsidP="00B313DB" w:rsidR="00B313DB">
      <w:pPr>
        <w:spacing w:after="0"/>
        <w:rPr>
          <w:rFonts w:cs="Times New Roman"/>
        </w:rPr>
      </w:pPr>
      <w:r>
        <w:rPr>
          <w:rFonts w:cs="Times New Roman"/>
        </w:rPr>
        <w:tab/>
        <w:t>Republika Hrvatska</w:t>
      </w:r>
    </w:p>
    <w:p w:rsidRDefault="00B313DB" w:rsidP="00B313DB" w:rsidR="00B313DB">
      <w:pPr>
        <w:spacing w:after="0"/>
        <w:rPr>
          <w:rFonts w:cs="Times New Roman"/>
        </w:rPr>
      </w:pPr>
      <w:r>
        <w:rPr>
          <w:rFonts w:cs="Times New Roman"/>
        </w:rPr>
        <w:t xml:space="preserve">      Trgovački sud u Bjelovaru</w:t>
      </w:r>
    </w:p>
    <w:p w:rsidRDefault="00B313DB" w:rsidP="00B313DB" w:rsidR="00B313DB" w:rsidRPr="00B313DB">
      <w:pPr>
        <w:spacing w:after="0"/>
        <w:rPr>
          <w:rFonts w:cs="Times New Roman"/>
        </w:rPr>
      </w:pPr>
      <w:r>
        <w:rPr>
          <w:rFonts w:cs="Times New Roman"/>
        </w:rPr>
        <w:t>Bjelovar, Šet. dr. Ivše Lebovića 42</w:t>
      </w:r>
    </w:p>
    <w:p w:rsidRDefault="00B313DB" w:rsidP="00B313DB" w:rsidR="00B313DB">
      <w:pPr>
        <w:spacing w:after="0"/>
        <w:jc w:val="right"/>
      </w:pPr>
      <w:r>
        <w:t>Poslovni broj: 7 Stž-3/2019-2</w:t>
      </w:r>
    </w:p>
    <w:p w:rsidRDefault="00B313DB" w:rsidP="00B313DB" w:rsidR="00B313DB">
      <w:pPr>
        <w:spacing w:after="0"/>
        <w:jc w:val="both"/>
      </w:pPr>
    </w:p>
    <w:p w:rsidRDefault="00B313DB" w:rsidP="00B313DB" w:rsidR="00B313DB">
      <w:pPr>
        <w:spacing w:after="0"/>
        <w:jc w:val="both"/>
      </w:pPr>
    </w:p>
    <w:p w:rsidRDefault="00B313DB" w:rsidP="00B313DB" w:rsidR="00B313DB">
      <w:pPr>
        <w:spacing w:after="0"/>
        <w:jc w:val="center"/>
      </w:pPr>
      <w:r>
        <w:t>U  I M E   R E P U B L I K E   H R V A T S K E</w:t>
      </w:r>
    </w:p>
    <w:p w:rsidRDefault="00B313DB" w:rsidP="00B313DB" w:rsidR="00B313DB">
      <w:pPr>
        <w:spacing w:after="0"/>
        <w:jc w:val="center"/>
      </w:pPr>
    </w:p>
    <w:p w:rsidRDefault="00B313DB" w:rsidP="00B313DB" w:rsidR="00B313DB">
      <w:pPr>
        <w:spacing w:after="0"/>
        <w:jc w:val="center"/>
      </w:pPr>
      <w:r>
        <w:t>R J E Š E N J E</w:t>
      </w:r>
    </w:p>
    <w:p w:rsidRDefault="00B313DB" w:rsidP="00B313DB" w:rsidR="00B313DB">
      <w:pPr>
        <w:spacing w:after="0"/>
        <w:jc w:val="both"/>
      </w:pPr>
    </w:p>
    <w:p w:rsidRDefault="00B313DB" w:rsidP="00B313DB" w:rsidR="00B313DB">
      <w:pPr>
        <w:spacing w:after="0"/>
        <w:jc w:val="both"/>
      </w:pPr>
      <w:r>
        <w:t>Trgovački sud u Bjelovaru, po sucu pojedincu Tomislavu Mrazoviću, u skraćenom stečajnom postupku nad dužnikom PRO TREND društvo s ograničenom odgovornošću za trgovinu i usluge, Ivanić-Grad, Antuna Acingera bb, MBS: 080234503, OIB: 95171067886, odlučujući o žalbi stečajnog dužnika, protiv rješenja Trgovačkog suda u Bjelovaru poslovni broj St-538/2018-4 od 2. kolovoza 2018. godine, 1. veljače 2019.</w:t>
      </w:r>
    </w:p>
    <w:p w:rsidRDefault="00B313DB" w:rsidP="00B313DB" w:rsidR="00B313DB">
      <w:pPr>
        <w:spacing w:after="0"/>
        <w:jc w:val="both"/>
      </w:pPr>
    </w:p>
    <w:p w:rsidRDefault="00B313DB" w:rsidP="00B313DB" w:rsidR="00B313DB">
      <w:pPr>
        <w:spacing w:after="0"/>
        <w:jc w:val="both"/>
      </w:pPr>
    </w:p>
    <w:p w:rsidRDefault="00B313DB" w:rsidP="00B313DB" w:rsidR="00B313DB">
      <w:pPr>
        <w:spacing w:after="0"/>
        <w:jc w:val="center"/>
      </w:pPr>
      <w:r>
        <w:t>r i j e š i o   j e</w:t>
      </w:r>
    </w:p>
    <w:p w:rsidRDefault="00B313DB" w:rsidP="00B313DB" w:rsidR="00B313DB">
      <w:pPr>
        <w:spacing w:after="0"/>
        <w:jc w:val="both"/>
      </w:pPr>
    </w:p>
    <w:p w:rsidRDefault="00B313DB" w:rsidP="00B313DB" w:rsidR="00B313DB">
      <w:pPr>
        <w:spacing w:after="0"/>
        <w:jc w:val="both"/>
      </w:pPr>
      <w:r>
        <w:tab/>
        <w:t>Ukida se rješenje Trgovačkog suda u Bjelovaru poslovni broj St-538/2018-4 od 2. kolovoza 2018. godine i predmet se vraća na ponovni postupak.</w:t>
      </w:r>
    </w:p>
    <w:p w:rsidRDefault="00B313DB" w:rsidP="00B313DB" w:rsidR="00B313DB">
      <w:pPr>
        <w:spacing w:after="0"/>
        <w:jc w:val="both"/>
      </w:pPr>
    </w:p>
    <w:p w:rsidRDefault="00B313DB" w:rsidP="00B313DB" w:rsidR="00B313DB">
      <w:pPr>
        <w:spacing w:after="0"/>
        <w:jc w:val="both"/>
      </w:pPr>
    </w:p>
    <w:p w:rsidRDefault="00B313DB" w:rsidP="00B313DB" w:rsidR="00B313DB">
      <w:pPr>
        <w:spacing w:after="0"/>
        <w:jc w:val="center"/>
      </w:pPr>
      <w:r>
        <w:t>Obrazloženje</w:t>
      </w:r>
    </w:p>
    <w:p w:rsidRDefault="00B313DB" w:rsidP="00B313DB" w:rsidR="00B313DB">
      <w:pPr>
        <w:spacing w:after="0"/>
        <w:jc w:val="center"/>
      </w:pPr>
    </w:p>
    <w:p w:rsidRDefault="00B313DB" w:rsidP="00B313DB" w:rsidR="00B313DB">
      <w:pPr>
        <w:spacing w:after="0"/>
        <w:jc w:val="both"/>
      </w:pPr>
      <w:r>
        <w:tab/>
        <w:t>Rješenjem Trgovačkog suda u Bjelovaru poslovni broj St-538/2018-4 od 2. kolovoza 2018. godine po zahtjevu Financijske agencije, RC Zagreb, Podružnica Zagreb, Trg svibanjskih žrtava 1995. 1, odlučeno je da se otvara i zaključuje skraćeni stečajni postupak nad dužnikom PRO TREND društvo s ograničenom odgovornošću za trgovinu i usluge, Ivanić-Grad, Antuna Acingera bb, MBS: 080234503, OIB: 95171067886,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B313DB" w:rsidP="00B313DB" w:rsidR="00B313DB">
      <w:pPr>
        <w:spacing w:after="0"/>
        <w:jc w:val="both"/>
      </w:pPr>
    </w:p>
    <w:p w:rsidRDefault="00B313DB" w:rsidP="00B313DB" w:rsidR="00B313DB">
      <w:pPr>
        <w:spacing w:after="0"/>
        <w:jc w:val="both"/>
      </w:pPr>
      <w:r>
        <w:tab/>
        <w:t>Protiv navedene odluke stečajni dužnik uložio je žalbu u kojoj navodi da stečajni dužnik ima potraživanja koja višestruko premašuju iznos duga zbog kojeg je isti blokiran. Također u prilogu dostavlja očevidnik o redoslijedu plaćanja s obračunatom kamatom Financijske agencije iz kojeg proizlazi da dužnik na dan 30. listopada 2018. godine nema nepodmirenih osnova za plaćanje evidentiranih u Očevidniku redoslijeda osnova za plaćanje.</w:t>
      </w:r>
    </w:p>
    <w:p w:rsidRDefault="00B313DB" w:rsidP="00B313DB" w:rsidR="00B313DB">
      <w:pPr>
        <w:spacing w:after="0"/>
        <w:jc w:val="both"/>
      </w:pPr>
    </w:p>
    <w:p w:rsidRDefault="00B313DB" w:rsidP="00B313DB" w:rsidR="00B313DB">
      <w:pPr>
        <w:spacing w:after="0"/>
        <w:jc w:val="both"/>
      </w:pPr>
      <w:r>
        <w:tab/>
        <w:t>Sud je izvršio uvid u Potvrdu Financijske agencije (list 61 spisa), iz koje proizlazi da na dan izdavanja potvrde, 30. listopada 2018. godine, stečajni dužnik nema nepodmirenih osnova za plaćanje evidentiranih u Očevidniku redoslijeda osnova za plaćanje.</w:t>
      </w:r>
    </w:p>
    <w:p w:rsidRDefault="00B313DB" w:rsidP="00B313DB" w:rsidR="00B313DB">
      <w:pPr>
        <w:spacing w:after="0"/>
        <w:jc w:val="both"/>
      </w:pPr>
    </w:p>
    <w:p w:rsidRDefault="00B313DB" w:rsidP="00B313DB" w:rsidR="00B313DB">
      <w:pPr>
        <w:spacing w:after="0"/>
        <w:jc w:val="both"/>
      </w:pPr>
      <w:r>
        <w:tab/>
        <w:t xml:space="preserve">Odredbom čl. 6. st. 2. Stečajnog zakona (NN br. 71/15 i 104/17, dalje SZ) je propisano da će se smatrati da je dužnik nesposoban za plaćanje ako u očevidniku redoslijeda za plaćanje koji vodi Financijska agencija ima jednu ili više evidentiranih neizvršenih osnova za </w:t>
      </w:r>
      <w:r>
        <w:lastRenderedPageBreak/>
        <w:t>plaćanje u razdoblju dužem od 60 dana koje je trebalo, na temelju valjanih osnova za plaćanje, bez daljnjeg pristanka dužnika naplatiti se bilo kojeg od njegovih računa.</w:t>
      </w:r>
    </w:p>
    <w:p w:rsidRDefault="00B313DB" w:rsidP="00B313DB" w:rsidR="00B313DB">
      <w:pPr>
        <w:spacing w:after="0"/>
        <w:jc w:val="both"/>
      </w:pPr>
    </w:p>
    <w:p w:rsidRDefault="00B313DB" w:rsidP="00B313DB" w:rsidR="00B313DB">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B313DB" w:rsidP="00B313DB" w:rsidR="00B313DB">
      <w:pPr>
        <w:spacing w:after="0"/>
        <w:jc w:val="both"/>
      </w:pPr>
    </w:p>
    <w:p w:rsidRDefault="00B313DB" w:rsidP="00B313DB" w:rsidR="00B313DB">
      <w:pPr>
        <w:spacing w:after="0"/>
        <w:jc w:val="both"/>
      </w:pPr>
      <w:r>
        <w:tab/>
        <w:t>Slijedom navedenog, budući je uvidom u Potvrdu Financijske agencije (list 61 spisa) utvrđeno da dužnik nema više evidentiranih neizvršenih osnova za plaćanje, to sud smatra da nisu ispunjene pretpostavke propisane odredbama čl. 5. SZ-a za otvaranje stečajnog postupka.</w:t>
      </w:r>
    </w:p>
    <w:p w:rsidRDefault="00B313DB" w:rsidP="00B313DB" w:rsidR="00B313DB">
      <w:pPr>
        <w:spacing w:after="0"/>
        <w:jc w:val="both"/>
      </w:pPr>
    </w:p>
    <w:p w:rsidRDefault="00B313DB" w:rsidP="00B313DB" w:rsidR="00B313DB">
      <w:pPr>
        <w:spacing w:after="0"/>
        <w:jc w:val="both"/>
      </w:pPr>
      <w:r>
        <w:tab/>
        <w:t>Iz navedenih razloga valjalo je temeljem odredbe čl. 436. st. 2. u vezi odredbe čl. 5. SZ-a, ukinuti pobijano rješenje i vratiti predmet na ponovno odlučivanje o prijedlogu za otvaranje stečajnog postupka.</w:t>
      </w:r>
    </w:p>
    <w:p w:rsidRDefault="00B313DB" w:rsidP="00B313DB" w:rsidR="00B313DB">
      <w:pPr>
        <w:spacing w:after="0"/>
        <w:jc w:val="both"/>
      </w:pPr>
    </w:p>
    <w:p w:rsidRDefault="00B313DB" w:rsidP="00B313DB" w:rsidR="00B313DB">
      <w:pPr>
        <w:spacing w:after="0"/>
        <w:jc w:val="center"/>
      </w:pPr>
      <w:r>
        <w:t>U Bjelovaru 1. veljače 2019.</w:t>
      </w:r>
    </w:p>
    <w:p w:rsidRDefault="00B313DB" w:rsidP="00B313DB" w:rsidR="00B313DB">
      <w:pPr>
        <w:spacing w:after="0"/>
        <w:jc w:val="both"/>
        <w:rPr>
          <w:szCs w:val="20"/>
          <w:lang w:val="en-GB"/>
        </w:rPr>
      </w:pPr>
    </w:p>
    <w:p w:rsidRDefault="00B313DB" w:rsidP="00B313DB" w:rsidR="00B313DB">
      <w:pPr>
        <w:spacing w:after="0"/>
        <w:jc w:val="both"/>
      </w:pPr>
      <w:r>
        <w:tab/>
      </w:r>
      <w:r>
        <w:tab/>
      </w:r>
      <w:r>
        <w:tab/>
      </w:r>
      <w:r>
        <w:tab/>
      </w:r>
      <w:r>
        <w:tab/>
      </w:r>
      <w:r>
        <w:tab/>
      </w:r>
      <w:r>
        <w:tab/>
      </w:r>
      <w:r>
        <w:tab/>
        <w:t xml:space="preserve">     SUDAC</w:t>
      </w:r>
    </w:p>
    <w:p w:rsidRDefault="00B313DB" w:rsidP="00B313DB" w:rsidR="00B313DB">
      <w:pPr>
        <w:spacing w:after="0"/>
        <w:jc w:val="both"/>
      </w:pPr>
      <w:r>
        <w:tab/>
      </w:r>
      <w:r>
        <w:tab/>
      </w:r>
      <w:r>
        <w:tab/>
      </w:r>
      <w:r>
        <w:tab/>
      </w:r>
      <w:r>
        <w:tab/>
      </w:r>
      <w:r>
        <w:tab/>
      </w:r>
      <w:r>
        <w:tab/>
        <w:t>TOMISLAV MRAZOVIĆ, v.r.</w:t>
      </w:r>
    </w:p>
    <w:p w:rsidRDefault="00B313DB" w:rsidP="00B313DB" w:rsidR="00B313DB">
      <w:pPr>
        <w:spacing w:after="0"/>
        <w:jc w:val="both"/>
      </w:pPr>
      <w:r>
        <w:tab/>
      </w:r>
      <w:r>
        <w:tab/>
      </w:r>
      <w:r>
        <w:tab/>
      </w:r>
      <w:r>
        <w:tab/>
      </w:r>
      <w:r>
        <w:tab/>
      </w:r>
      <w:r>
        <w:tab/>
        <w:t xml:space="preserve">    Za točnost otpravka – ovlašteni službenik</w:t>
      </w:r>
    </w:p>
    <w:p w:rsidRDefault="00B313DB" w:rsidP="00B313DB" w:rsidR="00B313DB">
      <w:pPr>
        <w:spacing w:after="0"/>
        <w:jc w:val="both"/>
        <w:rPr>
          <w:b/>
        </w:rPr>
      </w:pPr>
      <w:r>
        <w:tab/>
      </w:r>
      <w:r>
        <w:tab/>
      </w:r>
      <w:r>
        <w:tab/>
      </w:r>
      <w:r>
        <w:tab/>
      </w:r>
      <w:r>
        <w:tab/>
      </w:r>
      <w:r>
        <w:tab/>
      </w:r>
      <w:r>
        <w:tab/>
      </w:r>
      <w:r>
        <w:tab/>
        <w:t>Romana Tremski</w:t>
      </w:r>
      <w:r>
        <w:rPr>
          <w:b/>
        </w:rPr>
        <w:t xml:space="preserve"> </w:t>
      </w:r>
    </w:p>
    <w:p w:rsidRDefault="00B313DB" w:rsidP="00B313DB" w:rsidR="00B313DB">
      <w:pPr>
        <w:spacing w:after="0"/>
        <w:jc w:val="both"/>
      </w:pPr>
    </w:p>
    <w:p w:rsidRDefault="00B313DB" w:rsidP="00B313DB" w:rsidR="00B313DB">
      <w:pPr>
        <w:spacing w:after="0"/>
        <w:jc w:val="both"/>
      </w:pPr>
    </w:p>
    <w:p w:rsidRDefault="00B313DB" w:rsidP="00B313DB" w:rsidR="00B313DB">
      <w:pPr>
        <w:spacing w:after="0"/>
        <w:jc w:val="both"/>
        <w:rPr>
          <w:szCs w:val="20"/>
        </w:rPr>
      </w:pPr>
    </w:p>
    <w:p w:rsidRDefault="00B313DB" w:rsidP="00B313DB" w:rsidR="00B313DB">
      <w:pPr>
        <w:spacing w:after="0"/>
        <w:jc w:val="both"/>
      </w:pPr>
    </w:p>
    <w:p w:rsidRDefault="00B313DB" w:rsidP="00B313DB"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647B1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5784774"/>
      <w:docPartObj>
        <w:docPartGallery w:val="Page Numbers (Top of Page)"/>
        <w:docPartUnique/>
      </w:docPartObj>
    </w:sdtPr>
    <w:sdtContent>
      <w:p w:rsidRDefault="00647B14" w:rsidP="00647B14" w:rsidR="00647B14">
        <w:pPr>
          <w:pStyle w:val="Zaglavlje"/>
          <w:spacing w:after="0"/>
          <w:jc w:val="center"/>
        </w:pPr>
        <w:r>
          <w:fldChar w:fldCharType="begin"/>
        </w:r>
        <w:r>
          <w:instrText>PAGE   \* MERGEFORMAT</w:instrText>
        </w:r>
        <w:r>
          <w:fldChar w:fldCharType="separate"/>
        </w:r>
        <w:r w:rsidR="008908B1">
          <w:t>2</w:t>
        </w:r>
        <w:r>
          <w:fldChar w:fldCharType="end"/>
        </w:r>
      </w:p>
    </w:sdtContent>
  </w:sdt>
  <w:p w:rsidRDefault="00647B14" w:rsidP="00647B14" w:rsidR="008333A9">
    <w:pPr>
      <w:spacing w:after="0"/>
      <w:jc w:val="right"/>
    </w:pPr>
    <w:r>
      <w:t>Poslovni broj: 7 Stž-3/2019-2</w:t>
    </w:r>
  </w:p>
  <w:p w:rsidRDefault="00647B14" w:rsidP="00647B14" w:rsidR="00647B14">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47B14"/>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08B1"/>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13DB"/>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5789250">
      <w:bodyDiv w:val="true"/>
      <w:marLeft w:val="0"/>
      <w:marRight w:val="0"/>
      <w:marTop w:val="0"/>
      <w:marBottom w:val="0"/>
      <w:divBdr>
        <w:top w:space="0" w:sz="0" w:color="auto" w:val="none"/>
        <w:left w:space="0" w:sz="0" w:color="auto" w:val="none"/>
        <w:bottom w:space="0" w:sz="0" w:color="auto" w:val="none"/>
        <w:right w:space="0" w:sz="0" w:color="auto" w:val="none"/>
      </w:divBdr>
    </w:div>
    <w:div w:id="10837188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Stž-3/2019-2</izvorni_sadrzaj>
    <derivirana_varijabla naziv="DomainObject.Oznaka_1">Stž-3/2019-2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2019.</izvorni_sadrzaj>
    <derivirana_varijabla naziv="DomainObject.Predmet.DatumOsnivanja_1">28.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Stž-3/2019</izvorni_sadrzaj>
    <derivirana_varijabla naziv="DomainObject.Predmet.OznakaBroj_1">Stž-3/2019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TREND društvo s ograničenom odgovornošću za trgovinu i usluge zastupanog po punomoćniku Darko Karamatić</izvorni_sadrzaj>
    <derivirana_varijabla naziv="DomainObject.Predmet.ProtustrankaFormated_1">  PRO TREND društvo s ograničenom odgovornošću za trgovinu i usluge zastupanog po punomoćniku Darko Karamatić</derivirana_varijabla>
  </DomainObject.Predmet.ProtustrankaFormated>
  <DomainObject.Predmet.ProtustrankaFormatedOIB>
    <izvorni_sadrzaj>  PRO TREND društvo s ograničenom odgovornošću za trgovinu i usluge, OIB 95171067886 zastupanog po punomoćniku Darko Karamatić</izvorni_sadrzaj>
    <derivirana_varijabla naziv="DomainObject.Predmet.ProtustrankaFormatedOIB_1">  PRO TREND društvo s ograničenom odgovornošću za trgovinu i usluge, OIB 95171067886 zastupanog po punomoćniku Darko Karamatić</derivirana_varijabla>
  </DomainObject.Predmet.ProtustrankaFormatedOIB>
  <DomainObject.Predmet.ProtustrankaFormatedWithAdress>
    <izvorni_sadrzaj> PRO TREND društvo s ograničenom odgovornošću za trgovinu i usluge, Antuna Acingera bb, 10310 Ivanić-Grad zastupanog po punomoćniku Darko Karamatić</izvorni_sadrzaj>
    <derivirana_varijabla naziv="DomainObject.Predmet.ProtustrankaFormatedWithAdress_1"> PRO TREND društvo s ograničenom odgovornošću za trgovinu i usluge, Antuna Acingera bb, 10310 Ivanić-Grad zastupanog po punomoćniku Darko Karamatić</derivirana_varijabla>
  </DomainObject.Predmet.ProtustrankaFormatedWithAdress>
  <DomainObject.Predmet.ProtustrankaFormatedWithAdressOIB>
    <izvorni_sadrzaj> PRO TREND društvo s ograničenom odgovornošću za trgovinu i usluge, OIB 95171067886, Antuna Acingera bb, 10310 Ivanić-Grad zastupanog po punomoćniku Darko Karamatić</izvorni_sadrzaj>
    <derivirana_varijabla naziv="DomainObject.Predmet.ProtustrankaFormatedWithAdressOIB_1"> PRO TREND društvo s ograničenom odgovornošću za trgovinu i usluge, OIB 95171067886, Antuna Acingera bb, 10310 Ivanić-Grad zastupanog po punomoćniku Darko Karamatić</derivirana_varijabla>
  </DomainObject.Predmet.ProtustrankaFormatedWithAdressOIB>
  <DomainObject.Predmet.ProtustrankaWithAdress>
    <izvorni_sadrzaj>PRO TREND društvo s ograničenom odgovornošću za trgovinu i usluge Antuna Acingera bb, 10310 Ivanić-Grad</izvorni_sadrzaj>
    <derivirana_varijabla naziv="DomainObject.Predmet.ProtustrankaWithAdress_1">PRO TREND društvo s ograničenom odgovornošću za trgovinu i usluge Antuna Acingera bb, 10310 Ivanić-Grad</derivirana_varijabla>
  </DomainObject.Predmet.ProtustrankaWithAdress>
  <DomainObject.Predmet.ProtustrankaWithAdressOIB>
    <izvorni_sadrzaj>PRO TREND društvo s ograničenom odgovornošću za trgovinu i usluge, OIB 95171067886, Antuna Acingera bb, 10310 Ivanić-Grad</izvorni_sadrzaj>
    <derivirana_varijabla naziv="DomainObject.Predmet.ProtustrankaWithAdressOIB_1">PRO TREND društvo s ograničenom odgovornošću za trgovinu i usluge, OIB 95171067886, Antuna Acingera bb, 10310 Ivanić-Grad</derivirana_varijabla>
  </DomainObject.Predmet.ProtustrankaWithAdressOIB>
  <DomainObject.Predmet.ProtustrankaNazivFormated>
    <izvorni_sadrzaj>PRO TREND društvo s ograničenom odgovornošću za trgovinu i usluge</izvorni_sadrzaj>
    <derivirana_varijabla naziv="DomainObject.Predmet.ProtustrankaNazivFormated_1">PRO TREND društvo s ograničenom odgovornošću za trgovinu i usluge</derivirana_varijabla>
  </DomainObject.Predmet.ProtustrankaNazivFormated>
  <DomainObject.Predmet.ProtustrankaNazivFormatedOIB>
    <izvorni_sadrzaj>PRO TREND društvo s ograničenom odgovornošću za trgovinu i usluge, OIB 95171067886</izvorni_sadrzaj>
    <derivirana_varijabla naziv="DomainObject.Predmet.ProtustrankaNazivFormatedOIB_1">PRO TREND društvo s ograničenom odgovornošću za trgovinu i usluge, OIB 95171067886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TREND društvo s ograničenom odgovornošću za trgovinu i usluge zastupanog po punomoćniku Darko Karamatić</item>
    </izvorni_sadrzaj>
    <derivirana_varijabla naziv="DomainObject.Predmet.ProtuStrankaListFormated_1">
      <item>PRO TREND društvo s ograničenom odgovornošću za trgovinu i usluge zastupanog po punomoćniku Darko Karamatić</item>
    </derivirana_varijabla>
  </DomainObject.Predmet.ProtuStrankaListFormated>
  <DomainObject.Predmet.ProtuStrankaListFormatedOIB>
    <izvorni_sadrzaj>
      <item>PRO TREND društvo s ograničenom odgovornošću za trgovinu i usluge, OIB 95171067886 zastupanog po punomoćniku Darko Karamatić</item>
    </izvorni_sadrzaj>
    <derivirana_varijabla naziv="DomainObject.Predmet.ProtuStrankaListFormatedOIB_1">
      <item>PRO TREND društvo s ograničenom odgovornošću za trgovinu i usluge, OIB 95171067886 zastupanog po punomoćniku Darko Karamatić</item>
    </derivirana_varijabla>
  </DomainObject.Predmet.ProtuStrankaListFormatedOIB>
  <DomainObject.Predmet.ProtuStrankaListFormatedWithAdress>
    <izvorni_sadrzaj>
      <item>PRO TREND društvo s ograničenom odgovornošću za trgovinu i usluge, Antuna Acingera bb, 10310 Ivanić-Grad zastupanog po punomoćniku Darko Karamatić</item>
    </izvorni_sadrzaj>
    <derivirana_varijabla naziv="DomainObject.Predmet.ProtuStrankaListFormatedWithAdress_1">
      <item>PRO TREND društvo s ograničenom odgovornošću za trgovinu i usluge, Antuna Acingera bb, 10310 Ivanić-Grad zastupanog po punomoćniku Darko Karamatić</item>
    </derivirana_varijabla>
  </DomainObject.Predmet.ProtuStrankaListFormatedWithAdress>
  <DomainObject.Predmet.ProtuStrankaListFormatedWithAdressOIB>
    <izvorni_sadrzaj>
      <item>PRO TREND društvo s ograničenom odgovornošću za trgovinu i usluge, OIB 95171067886, Antuna Acingera bb, 10310 Ivanić-Grad zastupanog po punomoćniku Darko Karamatić</item>
    </izvorni_sadrzaj>
    <derivirana_varijabla naziv="DomainObject.Predmet.ProtuStrankaListFormatedWithAdressOIB_1">
      <item>PRO TREND društvo s ograničenom odgovornošću za trgovinu i usluge, OIB 95171067886, Antuna Acingera bb, 10310 Ivanić-Grad zastupanog po punomoćniku Darko Karamatić</item>
    </derivirana_varijabla>
  </DomainObject.Predmet.ProtuStrankaListFormatedWithAdressOIB>
  <DomainObject.Predmet.ProtuStrankaListNazivFormated>
    <izvorni_sadrzaj>
      <item>PRO TREND društvo s ograničenom odgovornošću za trgovinu i usluge</item>
    </izvorni_sadrzaj>
    <derivirana_varijabla naziv="DomainObject.Predmet.ProtuStrankaListNazivFormated_1">
      <item>PRO TREND društvo s ograničenom odgovornošću za trgovinu i usluge</item>
    </derivirana_varijabla>
  </DomainObject.Predmet.ProtuStrankaListNazivFormated>
  <DomainObject.Predmet.ProtuStrankaListNazivFormatedOIB>
    <izvorni_sadrzaj>
      <item>PRO TREND društvo s ograničenom odgovornošću za trgovinu i usluge, OIB 95171067886</item>
    </izvorni_sadrzaj>
    <derivirana_varijabla naziv="DomainObject.Predmet.ProtuStrankaListNazivFormatedOIB_1">
      <item>PRO TREND društvo s ograničenom odgovornošću za trgovinu i usluge, OIB 95171067886</item>
    </derivirana_varijabla>
  </DomainObject.Predmet.ProtuStrankaListNazivFormatedOIB>
  <DomainObject.Predmet.OstaliListFormated>
    <izvorni_sadrzaj>
      <item>Darko Karamatić punomoćnik sudionika u postupku PRO TREND društvo s ograničenom odgovornošću za trgovinu i usluge</item>
      <item>Snježana Vrkljan</item>
    </izvorni_sadrzaj>
    <derivirana_varijabla naziv="DomainObject.Predmet.OstaliListFormated_1">
      <item>Darko Karamatić punomoćnik sudionika u postupku PRO TREND društvo s ograničenom odgovornošću za trgovinu i usluge</item>
      <item>Snježana Vrkljan</item>
    </derivirana_varijabla>
  </DomainObject.Predmet.OstaliListFormated>
  <DomainObject.Predmet.OstaliListFormatedOIB>
    <izvorni_sadrzaj>
      <item>Darko Karamatić, OIB 45043771712 punomoćnik sudionika u postupku PRO TREND društvo s ograničenom odgovornošću za trgovinu i usluge</item>
      <item>Snježana Vrkljan, OIB 44740101731</item>
    </izvorni_sadrzaj>
    <derivirana_varijabla naziv="DomainObject.Predmet.OstaliListFormatedOIB_1">
      <item>Darko Karamatić, OIB 45043771712 punomoćnik sudionika u postupku PRO TREND društvo s ograničenom odgovornošću za trgovinu i usluge</item>
      <item>Snježana Vrkljan, OIB 44740101731</item>
    </derivirana_varijabla>
  </DomainObject.Predmet.OstaliListFormatedOIB>
  <DomainObject.Predmet.OstaliListFormatedWithAdress>
    <izvorni_sadrzaj>
      <item>Darko Karamatić, Vulinčeva 95, 10310 Ivanić-Grad punomoćnik sudionika u postupku PRO TREND društvo s ograničenom odgovornošću za trgovinu i usluge</item>
      <item>Snježana Vrkljan, Kralja Zvonimira 75, 10000 Zagreb</item>
    </izvorni_sadrzaj>
    <derivirana_varijabla naziv="DomainObject.Predmet.OstaliListFormatedWithAdress_1">
      <item>Darko Karamatić, Vulinčeva 95, 10310 Ivanić-Grad punomoćnik sudionika u postupku PRO TREND društvo s ograničenom odgovornošću za trgovinu i usluge</item>
      <item>Snježana Vrkljan, Kralja Zvonimira 75, 10000 Zagreb</item>
    </derivirana_varijabla>
  </DomainObject.Predmet.OstaliListFormatedWithAdress>
  <DomainObject.Predmet.OstaliListFormatedWithAdressOIB>
    <izvorni_sadrzaj>
      <item>Darko Karamatić, OIB 45043771712, Vulinčeva 95, 10310 Ivanić-Grad punomoćnik sudionika u postupku PRO TREND društvo s ograničenom odgovornošću za trgovinu i usluge</item>
      <item>Snježana Vrkljan, OIB 44740101731, Kralja Zvonimira 75, 10000 Zagreb</item>
    </izvorni_sadrzaj>
    <derivirana_varijabla naziv="DomainObject.Predmet.OstaliListFormatedWithAdressOIB_1">
      <item>Darko Karamatić, OIB 45043771712, Vulinčeva 95, 10310 Ivanić-Grad punomoćnik sudionika u postupku PRO TREND društvo s ograničenom odgovornošću za trgovinu i usluge</item>
      <item>Snježana Vrkljan, OIB 44740101731, Kralja Zvonimira 75, 10000 Zagreb</item>
    </derivirana_varijabla>
  </DomainObject.Predmet.OstaliListFormatedWithAdressOIB>
  <DomainObject.Predmet.OstaliListNazivFormated>
    <izvorni_sadrzaj>
      <item>Darko Karamatić</item>
      <item>Snježana Vrkljan</item>
    </izvorni_sadrzaj>
    <derivirana_varijabla naziv="DomainObject.Predmet.OstaliListNazivFormated_1">
      <item>Darko Karamatić</item>
      <item>Snježana Vrkljan</item>
    </derivirana_varijabla>
  </DomainObject.Predmet.OstaliListNazivFormated>
  <DomainObject.Predmet.OstaliListNazivFormatedOIB>
    <izvorni_sadrzaj>
      <item>Darko Karamatić, OIB 45043771712</item>
      <item>Snježana Vrkljan, OIB 44740101731</item>
    </izvorni_sadrzaj>
    <derivirana_varijabla naziv="DomainObject.Predmet.OstaliListNazivFormatedOIB_1">
      <item>Darko Karamatić, OIB 45043771712</item>
      <item>Snježana Vrkljan, OIB 44740101731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Stž-3/2019-2</izvorni_sadrzaj>
    <derivirana_varijabla naziv="DomainObject.PoslovniBrojDokumenta_1">Stž-3/2019-2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TREND društvo s ograničenom odgovornošću za trgovinu i usluge</izvorni_sadrzaj>
    <derivirana_varijabla naziv="DomainObject.Predmet.ProtustrankaIDrugi_1">PRO TREND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 TREND društvo s ograničenom odgovornošću za trgovinu i usluge, OIB 95171067886, Antuna Acingera bb, 10310 Ivanić-Grad</izvorni_sadrzaj>
    <derivirana_varijabla naziv="DomainObject.Predmet.ProtustrankaIDrugiAdressOIB_1">PRO TREND društvo s ograničenom odgovornošću za trgovinu i usluge, OIB 95171067886, Antuna Acingera bb,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TREND društvo s ograničenom odgovornošću za trgovinu i usluge</item>
      <item>FINA Regionalni centar Zagreb</item>
      <item>Darko Karamatić</item>
      <item>Snježana Vrkljan</item>
    </izvorni_sadrzaj>
    <derivirana_varijabla naziv="DomainObject.Predmet.SudioniciListNaziv_1">
      <item>PRO TREND društvo s ograničenom odgovornošću za trgovinu i usluge</item>
      <item>FINA Regionalni centar Zagreb</item>
      <item>Darko Karamatić</item>
      <item>Snježana Vrkljan</item>
    </derivirana_varijabla>
  </DomainObject.Predmet.SudioniciListNaziv>
  <DomainObject.Predmet.SudioniciListAdressOIB>
    <izvorni_sadrzaj>
      <item>PRO TREND društvo s ograničenom odgovornošću za trgovinu i usluge, OIB 95171067886, Antuna Acingera bb,10310 Ivanić-Grad</item>
      <item>FINA Regionalni centar Zagreb, OIB 85821130368, Trg svibanjskih žrtava 1995. br. 1,10000 Zagreb</item>
      <item>Darko Karamatić, OIB 45043771712, Vulinčeva 95,10310 Ivanić-Grad</item>
      <item>Snježana Vrkljan, OIB 44740101731, Kralja Zvonimira 75,10000 Zagreb</item>
    </izvorni_sadrzaj>
    <derivirana_varijabla naziv="DomainObject.Predmet.SudioniciListAdressOIB_1">
      <item>PRO TREND društvo s ograničenom odgovornošću za trgovinu i usluge, OIB 95171067886, Antuna Acingera bb,10310 Ivanić-Grad</item>
      <item>FINA Regionalni centar Zagreb, OIB 85821130368, Trg svibanjskih žrtava 1995. br. 1,10000 Zagreb</item>
      <item>Darko Karamatić, OIB 45043771712, Vulinčeva 95,10310 Ivanić-Grad</item>
      <item>Snježana Vrkljan, OIB 44740101731, Kralja Zvonimira 75,10000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St-538/2018</izvorni_sadrzaj>
    <derivirana_varijabla naziv="DomainObject.Predmet.OznakaNizestupanjskogPredmeta_1">St-538/2018</derivirana_varijabla>
  </DomainObject.Predmet.OznakaNizestupanjskogPredmeta>
  <DomainObject.Predmet.NazivNizestupanjskogSuda>
    <izvorni_sadrzaj>Trgovački sud u Bjelovaru</izvorni_sadrzaj>
    <derivirana_varijabla naziv="DomainObject.Predmet.NazivNizestupanjskogSuda_1">Trgovački sud u Bjelovaru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7BDAFC-AE81-4FC2-97F9-2486C195BA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3195</properties:Characters>
  <properties:Lines>79</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2019-02-01T11:38:00Z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Stž-3/2019-2 / Odluka - Dopis - ostalo</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